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Сил ба кадом намуди бемори дохил мешавад?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вирусхо;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бемории ирси;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бемории сирояти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бемориисистемави;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бемори занбуруги;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@2.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арангезандаи сил банамуди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вирусхо;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замбуруғхо;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соддатаринҳо;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микобактерияхо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стрептококхо;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Барангезандаи асосии сили инсон инхо хастанд;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)  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микобактерияи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tuberculesis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777363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)  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мво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vis</w:t>
      </w: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fr-FR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$C)  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</w:t>
      </w:r>
      <w:r w:rsidRPr="00D17FF2">
        <w:rPr>
          <w:rFonts w:ascii="Palatino Linotype" w:hAnsi="Palatino Linotype" w:cs="Times New Roman CYR"/>
          <w:sz w:val="28"/>
          <w:szCs w:val="28"/>
          <w:lang w:val="fr-FR" w:eastAsia="ru-RU"/>
        </w:rPr>
        <w:t>.  Africanum;</w:t>
      </w:r>
    </w:p>
    <w:p w:rsidR="006F6D9A" w:rsidRPr="00777363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</w:t>
      </w:r>
      <w:r w:rsidRPr="00D17FF2">
        <w:rPr>
          <w:rFonts w:ascii="Palatino Linotype" w:hAnsi="Palatino Linotype" w:cs="Times New Roman CYR"/>
          <w:sz w:val="28"/>
          <w:szCs w:val="28"/>
          <w:lang w:val="fr-FR" w:eastAsia="ru-RU"/>
        </w:rPr>
        <w:t>.  Microti;</w:t>
      </w:r>
    </w:p>
    <w:p w:rsidR="006F6D9A" w:rsidRPr="00777363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en-US"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)   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Mavium</w:t>
      </w:r>
      <w:r w:rsidRPr="00777363">
        <w:rPr>
          <w:rFonts w:ascii="Palatino Linotype" w:hAnsi="Palatino Linotype" w:cs="Times New Roman CYR"/>
          <w:sz w:val="28"/>
          <w:szCs w:val="28"/>
          <w:lang w:val="en-US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микобактерияхоро бо кадом усул ранг мекунанд?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Романовский-Гимза;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Бо усули Циль- Нильсен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Бо усули Генеса;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Рангхои хархела;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фаркият надорад;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инсон заҳрдор хастанд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Бацилла Кальметта-Герена;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 Африкои;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Муши;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паррандаги;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Микобактерияи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Яке аз намудхои асосии шакл дигаргуншави кадомҳоянд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Пайдо кардани ғилофак;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Пайдо кардани ташкилаҳои якҳуҷайраги(спора);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Пайдоиши Л- шакл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Пайдоиши қамчинакҳо(жгутикхо);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Гузаштан ба шакли вируси;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Типхои микробҳои сил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Одами;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Ҳайвони;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Паррандаги;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Африқои;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Тағйирёбии микроби сил дар натиҷаи таъсири,ғайр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Доруҳои кимиёви;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Ҳарорати паст;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Ҳарораати баланд;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Дигаргуншавии муҳити беруна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Ҳамаи чавобхо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но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дурустанд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Микроби силро чиҳо мекушанд?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Шуоҳои ултрабунавш;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Автоклавкунони;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Хлорамин;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Чушонидан дар 100 С дар муддати 5 дакика;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чавобхо дурустанд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Ташхиси тафриқавии думали шуш иборат аст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Амоси хушсифат;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Алвеолит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эозинофили;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микроби сил таъсири манфи -кушанда намерасонанд;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Кислотаҳо;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Ишкорҳо;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Спиртҳо;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Яхкунони дар ҳарорати _20С;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дар боло номбаршуда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Микроби КОХ шаклашро иваз мекунад ба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Вирусҳо;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Бактерияхои кулулашакл;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Риккетсияҳо;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Замбуруғҳо;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L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-шакл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сол микроби силро кафш кардаанд?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1812;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1882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1921;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1712;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1782;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Муҳимтарин назорати сирояти пешгирикунандаи паҳншавии сил чист?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Саривакт дарёфт намудани беморихоои вазнин;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Сари вакт дарёфт намудани беморихои микробхоричкунанда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Муоинаи дар тамосбудагон бо бамории сил;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Табобат дар беморхонаи зиддисили;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Саросар муоинаи флюорографиро гузаронидан хар сол як маротиба;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Манбаи асосии ва муҳимтарини паҳншавии сирояти сили шушҳо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Баландхасоси ба санxиши Манту бо 2ТЕ;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Молиши манфии балғам ба микроби сил;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Молиши мусбии балғам ба микроби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Мусби будани кишти балғам ба микроби сил;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Манфи будани кишти балғам ба микроби сил;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Роҳи асосии гузариши бемории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Бо шири модар;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изоги;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Тамоси;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Бавоситаи ҳамроҳак( плацента);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Хавогию-қатраг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Бо кадом яке аз ин ро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 сироят намеёбанд?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Хавогию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атраги;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Тамоси;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Ҷинси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Ғизоги;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 воситаи ҳамроҳак;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сил иллат меёбад асосан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Узвҳои ҳозима;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Узвҳои нафаскаши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Узвҳои хуну- рагхо;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Узвҳои такьяву –ҳаракат;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Узвҳои пешоброн;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бемории микробхориҷкунандаи сил дар муддати як сол сироят меёбанд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5 нафар;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Ҳамаи одамони дар гирду атроф буда;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Қариби 10-15 нафар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100нафар;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70 нафар;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Чанд фоизи сироятёфтагон бо сил дар тулии ҳаёти худ ба бемории сил гирифтор мешаванд;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10_15%;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5-10%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50%;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100%;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70%;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гуруҳи аҳолиро бояд мауоина кард барои дарьёфти сил?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тамос будагон бо бемории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Беморони зардпарвин;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кормандони муассисаҳои томактаби;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Хонандагони синфи як;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Коркунони муассисаҳои давлатӣ;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Гуруҳи хавфнок ба касалии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тамосбудагон;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Беморони диабети қанд;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Ҳомиладорон ва занҳои баъди таваллуд;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Бо ВИЧ сироятьёфтагон;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дар боло номбаршудагон;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Эҳтимоли бемори сил шудан аз чи вобастаги дорад?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Ҳолати масунияти бадани дар тамос буда;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Зиёдии микробхориxкуни;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Дарозмуддати ва микдори тамос бо манбаи сирояти сили;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Заҳрнокии штамм микроби сил;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дар боло номбаршудагон;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>@24.</w:t>
      </w: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 Хавфи касалшавиро зиёд намекунад;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$A)   ВИЧ/АНМО;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$B)   Сигоркаши (зиенда аз 20 сигарет дар як рeз);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$C)   Диабети қанд;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$D)   Маҳбаси шудан;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$E)   Ҳарруза тарбияти ҷисмонӣ</w:t>
      </w:r>
      <w:r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>@25.</w:t>
      </w: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 Хавфи касалшавиро зиёд намекунад;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$A)   Касалихои музмини роҳҳои нафас;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$B)   Касалиҳои рӯҳи;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$C)   Паст будани масунияти бадан -модарзоди ва пайдокардашуда;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>$D)   Рондани автомобил;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Ба омилҳои ба касалии сил мусоидаткунанда дохил намешаванд;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Машғулияти спорти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Захми меъда ва рудаи дувоздаҳангушта;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Майзадаги ва нашьманди;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Ҳомиладори ва таваллудкунии пай дар пай;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Бемороне ки дурудароз гормонҳо ва ситостатикхоро қабул кардаанд;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Барангезандаи силро ки кашф кардааст?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Лаэннек;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Роберт Кох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Кальмет ва Жерен;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Боткин;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Пирогов;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Чи аз ҳама муҳим аст барои дарёфти саривақтии бемории сил дар байни тамосбудагон;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Ба ҳамаи дар тамосбудагон эмкунии БЦЖ гузаронидан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Ба ҳамаи дар тамосбудагон муоинаи ультрасадои узвҳои даруниро гузаронидан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Дар вақти пайдоиши аломатҳои касали муоинаи тибби гузаронидан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 ҳамаи дар тамосбудагон табобати пурраи зиддисилро гузаронидан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дар тамосбудагонро муоинаи тибби гузаронидан даркор барои сари вакт дарёфт намудани бемории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Марҳилаи инкубатсионии ( пинҳонии) сил чанд вақт аст?;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20 руз;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1,5-2 мох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10 сол;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 хафта;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якчанд соат;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сил асосан кадом синну сол осеб меёбад?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Кудакони хурдсол;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Одамаони аз 60 боло;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Аз 15- то 45 сола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то 7 сола;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сину сол якхела;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Манбаи асосии сирояти сил ин 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Предметхои гирду атроф;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Хурокахо;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Одатҳои бад;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Беморони молиши балгамашон мусби МС+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Ҳар сол дар дуньё ба сил гирифтор мешаванд;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200 одам;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100000 одам В;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В 2 млн одам;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8 млн одам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500 млн;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@33.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 xml:space="preserve"> Сироятьёфтагон бо сил –ин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Одамони ба туберкулин чавоби мусби диҳанда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Беморони дар балғамашон микроби сил дарьёфт кардашуда;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Шахсони дар акси рентгениашон сояҳои патологи дарёфт кардашуда;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Беморони бо шикоятҳои сульфа бо хориҷи балғам;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Шахсоне ки аз сил табобат мегиранд;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@34.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 xml:space="preserve"> Беморшави бо сил -ин миқдори 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дар қайди диспансери зиддисили истода ба 10000 аҳоли;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фаъоли дар кайди диспансери зиддисили буда ба1000нафар аҳоли;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шахсони дар акси рентгении шуш сояҳои патологи дошта;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шахсони мусби чавобгу ба реаксияи Манту Бо 2ТЕ;</w:t>
      </w:r>
    </w:p>
    <w:p w:rsidR="006F6D9A" w:rsidRPr="00D17FF2" w:rsidRDefault="006F6D9A" w:rsidP="001F08B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беморони силе ки дар муддати сол бори аввал дарьёфт шудаанд ба 100.  000 нафар аҳоли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Ҳодисаи сили –ин%;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Бемори музмини шуш,ки сульфаи бо балғамхориxкуни ва такроршавандаи бардавом ва дар акси рентгении щушҳо сояаҳои патологи намоёнанд;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Беморе,ки сояҳои патологи дар акси рентгенгии дар қуллаҳо ва дар лимфағадудҳои наздирешагии шушҳо 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x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ойгир 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Беморе ки дар муассисаи зидди сили муоина карда шудааст;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Беморе,ки микроб аз манбаи сироят (пешоб ва дигар) , аз балғам ва бофтаҳо пайдо ва ҷудо ( биопсия) карда шудааст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Хавфи пайдоиши шакли мутобиқгаштаи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Тамос бо бемории шакли мутобиқгаштаи сил;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Табобати беназорат;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Вайронкунии реҷаи табобат;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Таъини як номгуи дору( монотерапия);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вариантҳо дурустанд;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Шакли мутобиқгаштаи сил-ин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Бемори силе ки табобат гирифта истодааст ва натиxаи табобат бебарор 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Бемори силе ки табобаташ бебарор 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Бемори силе ,ки мутобиқгаштани он ба як ва зиёда аз он дору аник карда шудааст;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Бемори , ки мутобиқгаштани он ба изониазид ва рифампицин дар якчояги аниқ карда шудааст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>@38.</w:t>
      </w:r>
      <w:r w:rsidRPr="00D17FF2">
        <w:rPr>
          <w:rFonts w:ascii="Palatino Linotype" w:hAnsi="Palatino Linotype"/>
          <w:sz w:val="28"/>
          <w:szCs w:val="28"/>
        </w:rPr>
        <w:t>Шакли мутобиқгаштаро муаян намудан мумкин аз рӯи</w:t>
      </w:r>
      <w:r>
        <w:rPr>
          <w:rFonts w:ascii="Palatino Linotype" w:hAnsi="Palatino Linotype"/>
          <w:sz w:val="28"/>
          <w:szCs w:val="28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$A)   Ҷойгиршавии касалӣ;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$B)   Вазнинии касали;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$C)   Таърихи табобати пешина;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$D)   Осори бокимонда дар шушхо;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$E)   Ҳеч намуди аз номбаршудагон</w:t>
      </w:r>
      <w:r>
        <w:rPr>
          <w:rFonts w:ascii="Palatino Linotype" w:hAnsi="Palatino Linotype"/>
          <w:sz w:val="28"/>
          <w:szCs w:val="28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@39.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Аз ҳама хавфноктарин гуруҳи касалии сили шакли мутобиқгашта 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Агар бо усули кишт микроби сил мусби бошад;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Кудакони шакли мутобиқгаштаи сил;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Молиши микроскопии балғам мусби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Беморихои ки такроран ба бемории сил гирифторанд;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Мӯҳлати лозимии табобат баъди манфи шудани кишти микроби сил дар кбеморони сили шакли мутобиқгашта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12 мох;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24 мох;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18 мох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6 мох;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2 мох;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Ташхиси шакли мутобиқгашта аниқ карда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Факат бо роҳи муайян намудани хассоснокии.   микроб ба дорухо дар тахлилгохи бактериологи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Дар вакти пурсуҷу кардан собикаи бемори ва аниқ кардани ҳассосноки ба дорухо;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Агар бемор бо касалаии шакли мутобоикгаштаи сил дар тамос бошад;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Дар вакти муоинаи ташхиси рентгенӣ;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дар муддати табобати бемории сил;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Табобати иловаги аз инхо иборатанд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Кортикостероидхо;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Бронходилятаторхо;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Пиридоксин;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Безаҳргардонидан;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вариантхо дуруст;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БЦЖ – 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Микобактерияҳои беҷон (мурда);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Микобактерияҳои зинда;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Микобактерияҳои атипики;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Антитела бар зидди микобактерияи сил;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Микобактерияҳои зиндае, ки қобиляти бемориовариашон бо таври махсус бартараф карда шудааст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Ҳолатҳое, ки гузаронидани БСЖ дар кӯдакон мумкин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Гипотрофияи дохилибатнии дараxаи 3-4;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Ҳарорати баланд дошта;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Осеби системаи марказии асаб;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Шикастани устухони қулфак дар рафти таваллуд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Бемориҳои пӯст;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Ба оризаҳои ваксинатсияи БСЖ дохил намешаванд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Лимфоаденити канори;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Фасодхалтаи хунуки зери пeст;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Захми музмин;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Шикамрави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Паи келоиди;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Масуният пас аз ваксинатсияи БСЖ нигоҳ дошта мешавад дар давоми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2-3 сол;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5-7 сол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10 сол;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15 сол;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тамоми умр;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Чорабиниҳои бармаҳали дарёфти бемории сили кудакон аз манбаи бемории сил 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Гузаронидани санҷиши Манту 2ТЕ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Ташхиси тафриқавии ҳасосияти пас аз ваксинавию сирояти;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Омeзонидани беморон барои дуруст истеъмол намудани доруҳо;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Табобати пешгиркунанда бо изониазид;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Ташхиси фазла барои кирмҳои р/меъда;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Химиорофилактика гузаронида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Ба ҳамаи хоҳишмандоне, ки дар худ гумони бемории сил доранд;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Ба ҳамаи дар тамосбудагон;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Ба кӯдакони то сини 6 солаи дар тамос буда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 ҳама кӯдакон ва калонсолон аз гуруҳи хавф;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 ҳамаи навзодон;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@49.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Кадоме аз шакли пешнирии бемории сил дар кудакон фойдабахш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Истифодабарии ниқобҳои респиратори;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Табобати ҳама беморони сили дарёфтшуда;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Дарёфти бармаҳал, бо усули муоинаи профилактикии флюорографӣ;</w:t>
      </w:r>
    </w:p>
    <w:p w:rsidR="006F6D9A" w:rsidRPr="00D17FF2" w:rsidRDefault="006F6D9A" w:rsidP="001F08BA">
      <w:pPr>
        <w:tabs>
          <w:tab w:val="left" w:pos="720"/>
          <w:tab w:val="center" w:pos="4513"/>
          <w:tab w:val="right" w:pos="9026"/>
        </w:tabs>
        <w:spacing w:after="0" w:line="240" w:lineRule="auto"/>
        <w:rPr>
          <w:rFonts w:ascii="Palatino Linotype" w:hAnsi="Palatino Linotype"/>
          <w:sz w:val="28"/>
          <w:szCs w:val="28"/>
        </w:rPr>
      </w:pPr>
      <w:r w:rsidRPr="00D17FF2">
        <w:rPr>
          <w:rFonts w:ascii="Palatino Linotype" w:hAnsi="Palatino Linotype"/>
          <w:sz w:val="28"/>
          <w:szCs w:val="28"/>
        </w:rPr>
        <w:t>$D)   Гузаронидани ваксинатсияи БСЖ</w:t>
      </w:r>
      <w:r>
        <w:rPr>
          <w:rFonts w:ascii="Palatino Linotype" w:hAnsi="Palatino Linotype"/>
          <w:sz w:val="28"/>
          <w:szCs w:val="28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Бистарикунонии бемори сил дар беморхона;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Пас аз чанд р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у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з пас аз таваллуд ваксинасияи БСЖ гузаронида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Эътибор надорад;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3-5 рӯз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1-2 рӯз;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Пас аз 10-15 руз;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синни 6 моҳагӣ;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Пешгирии фоидабахш дар вақтҳои тамосии зич будан 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Табобати пешгирикунанда бо қабули антибиотикҳои таъсирашон васеъ;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Ҳар сол ташхиси Манту гузаштан;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Иваз намудани ҳавои хона якчандкарата ва рубучини намнок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Истеъмоли бисёри меваҷотҳо;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Қабули изониазид дар давоми 6 моҳ;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яке аз чорабиниҳои асосии пешгирикунандаи бемории сил дар манба мансуб мебошад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Гузаронидани ваксинасияи профилактикии зуком;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Гузаштан аз табобати пешгирикунанда бо қабули антибиотикҳои таъсирашон васеъ;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ҷудо намудани шахси бемор аз узви оила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Тозакунии ковокии даҳон;</w:t>
      </w:r>
    </w:p>
    <w:p w:rsidR="006F6D9A" w:rsidRPr="00D17FF2" w:rsidRDefault="006F6D9A" w:rsidP="001F08BA">
      <w:pPr>
        <w:tabs>
          <w:tab w:val="left" w:pos="7020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Гузаронидани табобати зидди гелминти;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Гузаронидани ваксинаи БСЖ дар кудакони навзод манъ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мавриде, ки иллатёбии системаи марказии асаб ҳангоми таваллуд дида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Ҳангоми баландшавии ҳарорати бадан то 37</w:t>
      </w:r>
      <w:r w:rsidRPr="00D17FF2">
        <w:rPr>
          <w:rFonts w:ascii="Palatino Linotype" w:hAnsi="Palatino Linotype" w:cs="Times New Roman CYR"/>
          <w:sz w:val="28"/>
          <w:szCs w:val="28"/>
          <w:vertAlign w:val="superscript"/>
          <w:lang w:eastAsia="ru-RU"/>
        </w:rPr>
        <w:t>0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С;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Ҳангоми вазни навзод ба 2,5кг баробар будан;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Ҳангоми баландшавии ҳарорати бадан то 38</w:t>
      </w:r>
      <w:r w:rsidRPr="00D17FF2">
        <w:rPr>
          <w:rFonts w:ascii="Palatino Linotype" w:hAnsi="Palatino Linotype" w:cs="Times New Roman CYR"/>
          <w:sz w:val="28"/>
          <w:szCs w:val="28"/>
          <w:vertAlign w:val="superscript"/>
          <w:lang w:eastAsia="ru-RU"/>
        </w:rPr>
        <w:t>0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С;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Агар падари навзод бемории роҳҳои нафас дошта бошад;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Агар дар 3-5 рузи таваллуд вакцинаи БЦЖ ро нагузаронда бошад кадом вакт мумкин ,;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Фарк надорад;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муддати 1 сол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ду сол;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панч сол;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Ваксина Кардан лозим нест;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Кадом оризаи БЦЖ ро консервативи табобат мекунанд;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Лимфаденит;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Хадшаи келоиди;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Думмали хунук;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Яраи калон;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оризахоро табобати консервативи кардан мумкин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БЦЖ равон карда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вена;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мушак;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Вориди пуст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Зери пуст;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рӯи пӯст;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гуруҳи хавф аз бемории сил дохил намешавад;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Бемор А.  , 25 сола, бо ташхиси захми рудаю меъда давоми 2 сол дар назорат мебошад;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 Ж.  ,32 сола, бо ташхиси бронхити музмин давоми 12 сол дар назорат мебошад;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Бемор М.  , 30 сола, бо ташхиси дарди шадиди шикам бори аввал мурочиат кардааст;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 А.  , 26 сола, 2 маротиба дар давоми сол бемории пневмония шудааст;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Кудаки бемор И.  , 7 сола, дар утоқи якҳучраги бо бемори сили фаоли шуш доштаи микробхоричкунанда зиндаги мекунад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Ба гуруҳи хавф аз бемории сил дар назорати дармонгоҳи дохил намешавад;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Бемор Т.  , 45 сола, бо ташхиси илтиҳоби музмини бактериали давоми 5 сол дар назорат мебошад;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Кудак В.  , 1,5 сола, ваксинаи БСЖ дар вақти таваллуд нагирифтааст;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Бемор В.  ,50 сола, бо ташхиси диабети қанд давоми 15 сол дар назорат мебошад;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 Б.  , 49 сола, бо ташхиси пневмокониоз давоми 15 сол дар назорат мебошад;</w:t>
      </w:r>
    </w:p>
    <w:p w:rsidR="006F6D9A" w:rsidRPr="00D17FF2" w:rsidRDefault="006F6D9A" w:rsidP="001F08BA">
      <w:pPr>
        <w:shd w:val="clear" w:color="auto" w:fill="FFFFFF"/>
        <w:spacing w:after="0" w:line="240" w:lineRule="auto"/>
        <w:ind w:right="34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Бемор Г.  , 27 сола, бо ташхиси шикасти устухонҳо дар назорати духтури чарроҳ мебошад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@59.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Ориза аз ваксинатсияи БСЖ ҳисобида мешавад ғайр аз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Доғи келоиди;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Захми дарозмуддат;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Бодиягармии пуст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Лимфоаденитҳо;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Фасодхалтаи хунук;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Бо кадоме аз ин доруҳо химиопрофилактикаи сил гузаронида мешавад;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Рифампицин;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Изониазид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Этамбутол;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Стрептомицин;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Бо ҳама доруҳо;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Ба кудакони аз манбаи бемории сил чанд муддат химиопрофилак-тика гузаронида мешавад;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1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 w:rsidRPr="00D17FF2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9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en-US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 xml:space="preserve">12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моҳ</w:t>
      </w:r>
      <w:r w:rsidRPr="00D17FF2">
        <w:rPr>
          <w:rFonts w:ascii="Palatino Linotype" w:hAnsi="Palatino Linotype" w:cs="Times New Roman CYR"/>
          <w:bCs/>
          <w:sz w:val="28"/>
          <w:szCs w:val="28"/>
          <w:lang w:val="en-US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муҳлат эътибор надорад;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@62.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Вояи тавсияшудаи изониазид барои химопрофилактика кадом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5 мг/кг вазн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20 мг дар як руз;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15 мг/кг вазн;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100 мг дар як руз;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2 ҳаб дар як руз;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@63.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Мақсад аз гузаронидани химиопрофилактика,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Паст намудани сироятноки;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пайдоиши сили мавқеъи;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фавт аз бемории сил;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Гирифтани пеши роҳи паҳншавии бемории сил;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Масуният бар зидди бемории сил ҳосил кардан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Нишондод барои гузаронидани химиопрофилактика;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бемории сили микробхориҷкунанда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 сил;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Шахсони бемории сил гузаронида;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Мавчудияти бемории сили фаъол;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Натичаи манфии санчиши Манту;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Гузаронидани химиопрофилактика лозим нест;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тамоси бо бемори сили Шакли Мутобиқгашта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Ҳангоми ҳассосияти баланди санчиши Манту 2ТЕ;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Хангоми мусби будани санчиши Манту 2 ТЕ;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тамос бо бемори сили микробхоричкунанда;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/>
          <w:sz w:val="28"/>
          <w:szCs w:val="28"/>
          <w:lang w:val="tg-Cyrl-TJ" w:eastAsia="ru-RU"/>
        </w:rPr>
        <w:t>Ҷавоби дуруст нест</w:t>
      </w:r>
      <w:r w:rsidRPr="00D17FF2">
        <w:rPr>
          <w:rFonts w:ascii="Palatino Linotype" w:hAnsi="Palatino Linotype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Бо кадоме аз усулҳо шакли сироятноки бемории сил дарёфт карда мешавад?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Микроскопияи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Флюрогафия;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Усули кишт;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Санxиши Манту;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Томографияи компютери;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Кадоме аз аломатҳо дар бемории сил дида намешавад?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Дарди гулӯ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Харобшави;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Сулфа муддати 2-3 ҳафта;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Хунтуфкуни;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Ҳарорати субфебрили;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Кадоме аз усулҳо сироятёбиро аз сил муайян мекунад?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Микроскопии;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Флюрогафия;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Усули кишт;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Санҷиши Манту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Таҳлили умумии хун;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@69.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Ба кадом беморон таъин намудани таҳлили микроскопии балғам зарур аст?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Ҳамаи бемороне, ки сулфа мекунанд;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Шахсоне, ки бо бемори сил тамос доранд;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Шахсони аз гуруҳи хавфноки бемории сил мебошанд;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Бемороне, ки зиёда аз 2- ҳафта месулфанд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 ҳамаи калонсолон ҳангоми мурочиат ба муасиссаи тибб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Усули рангкунии микроби сил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Романовского – Гимзы;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Циль – Нильсена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Ранг карда намешавад;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Фақат бо фуксин;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Ранги кабуд;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Кадоме аз усулҳои ташхиси фоиданоктар ҳисобида мешавад, бо ДОТС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Усули кишт;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Флюорография;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Санчиши Манту;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Усули микроскопи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Таҳлили иммунологи;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Муҳлати баҳодиии санҷиши Манту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Пас аз 72 соат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Пас аз 24 соат;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Пас аз 30 дақиқа;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Пас аз 6 соат;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Пас аз 108 соат;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Қадам ба қадам ранг кардани молиши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Метиленовый синий, спирт, зелёнка;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Фуксин, кислотаи сера, метиленовий синий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Кислотаи сера, фуксин, хлор;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Спирт, кислотаи сера, фуксин;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Фуксин, оби дистилат, метиленовий синий;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Бемор гумонбари сил аст, таҳлили микроскопии балғам дар ду намуна манфй, лекин аломатҳои беморй нигоҳ дошта шудааст, чи бояд кард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Табобат бо антибиотикҳои неспетсифики;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Машварати силшинос;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Муоинаи рентгени;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Таҳлили такрории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Натиҷаи санҷиши Манту дар ташхис асос дониста мешавад?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Ха;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Не;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Таҳлили иловаги зарур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Фақат дар калонсолон;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Сироятёфтагони ВИЧ;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Туберкулин - ин;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Микобактерияҳои зинда;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Микобактерияҳои фавтида;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Сапрофитҳои зинда;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Бактериҳои хурдшаванда;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Гаптен – маҳсули аз микробҳои сил ҳосил шуда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Санҷиши Манту бо 2 ТЕ ППД-Л гумонбар ҳисобида мешавад, дар вақте, ки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Мавчудияти обила 1 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Обила 7мм;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Ҳубобочаҳо дар атрофи обила;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Мавҷудияти обила 2-4 мм ё сурхии пуст бе андоза, бе обила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Варами 5мм;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 андозаи обила дар санҷиши Манту 2 ТЕ дар калонсолон баландҳасос ҳисобида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2-4мм;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17мм;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15мм - 17мм;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21мм ва зиёд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Сурхии андозаааш гуногун;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@79.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Бемор гумонбари бемории сил аст, натиҷаи се намунаи балғам манфи мебошад, вале дар акси рентгени тағиротҳо дида мешаванд.   Қарори аввалини Шумо?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Такрори се намунаи балғам;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Таъини табобати зидди сили;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Таъин намудани антибиотикҳои неспетсифики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Таҳлили иловагии балғам;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Гузаронидани санчиши Манту 2 ТЕ;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кудакон натиҷаи санҷиши Манту 2 ТЕ баландҳасос ҳисобида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Варами 15мм;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Обила аз 7мм то 17мм;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Обила аз 15мм то 17мм;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Обила 17мм ва зиёд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Обила аз 2мм то 4мм;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Усули гузаронидани маҳлули туберкулин ҳангоми санҷиши Манту 2 ТЕ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Болои пуст;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зери пуст;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Дохили пуст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Дохили мушак;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Дурнамои ДОТС усули флюорографиро чунин баҳо медиҳад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Ташхиси бемории силро аниқ 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Беморони хавфнокро муайян 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Сиротятёбии аҳолиро муайян 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Ҷойгиршавии бемориро дар шуш муайян мекунад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Бемории силро тасдиқ мекунад;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кӯдакон кадом андозаи обилаи санҷиши Манту 2 ТЕ гиперерги-мусби ҳисобида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2мм - 3мм;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4-5 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Обила 17мм ва зиёд;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Сурхии андозааш гуногун;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Обила бо андозаи 5мм то 17мм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Баландҳасосият дар санчиши Манту 2ТЕ ҳисобида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Обила 5 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Обила 9 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Сурхии 15 мм;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Сурхии андозааш гуногун;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Обила ва некрози ҳамаи ҳаҷмаш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Агар дар се намуннаи балғам , ки барои ташхиси бемории сил ҷамъовари карда шудааст, натиҷа дар як намуна мусби бошад, чи бояд кард?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Натиҷаи таҳлили балғам мусби ҳисобида 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Натиҷаи таҳлили балғам манфи ҳисобида 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Муоинаи рентгени гузаронидан лозим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Боз як бори дигар таҳлили балғам гузаронидан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Табобати неспетсифики таъин кардан лозим;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таҳлили кадом маводи организм бисёртар микроби сил дарёфт карда мешавад?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Хун;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Пешоб;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Фазла;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Моеъи ҳароммағз;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Муҳлати камтарини нигоҳдории молиши балғам дар тадқиқгоҳ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6 моҳ;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Нигоҳ дошта намешавад;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10 моҳ;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 сол;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3 моҳ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беҳбуди дар дарёфти бемории сил дар муасиссаҳои тиббии ёрии аввалия лозим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Гузаронидани санҷиши Манту ба ҳар бемор;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Таҳлили умумии хун ва пешоб;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Хангоми муроҷиати аавлини бемор пурра ва босифат таърихи бемори ва ҳаётро чамъ кардан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Муоинаи рентгении қафаси сина;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Таъини табобати химиопрофилактики;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@89.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Ҷои дурусттари ҷамъоварии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ҳама утоқҳои дармонгоҳ;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Дар утоқи чамъоварии балғам ё дар ҷои камодами кӯча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Ҷой аҳамият надорад;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Дар тадқиқгоҳ;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.   Дар хона;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Ҳангоми ҷамъоварии балғам корманди тиб дар куҷо бояд ҷойгир бошад?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паҳлуи бемор;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Аз пеши бемор;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Аз пушти бемор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Аҳамият надорад;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2 метр дуртар аз паҳлуи бемор;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 намунаи балғам боваринок ҳисобида мешавад?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Саҳари барвақт пеш аз наҳори;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Бегоҳ;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Таҳти назорати корманди тиб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Баъди қабули дорувориҳо;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Пас аз баохиррасии давраи шиддатноки табобат;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намунаи балғам маълумотнок ҳисобида мешавад?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Нисфирузи;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Саҳари барвақт пеш аз наҳори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Пеш аз хоб;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Баъди сайругашт;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Дар меҳмони;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Намунаҳои балғам бо мақсади ташхис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3 намуна дар 2 рӯз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2 намуна дар 2 рӯз;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3 намуна дар як рӯз;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4 намуна дар 3 рӯз;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2 намуна дар як рӯз;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Намунаи якуми балғам Ҷамъовари карда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Саҳари рузи дигар дар хона;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ҳангоми муроҷиати аввалин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Пеш аз хоб;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Баъди хуроки нисфирӯзи;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Баъди 3 рӯзи мурочиат;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Хангоми таҳлили кадом мавод бисёртар микобактерияи сил дарёф кардан мумкин аст;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Обшустаи меъда;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Обшустаи найчаҳои роҳи нафас;;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Луоби гулу;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Таҳлили моеъи плевра;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Намунаи балғаме, ки саҳари барвақт ҷамъовари шудааст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Бисёр муҳим;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Бисёр маълумотнок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Камтар маълумотнок;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Буи фасод мекунад;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Олудаи хун мебошад;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Кадоме аз ин усул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 ба экспресс методи ташхиси ШМ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мебошад;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лил дар дастгохи Джен – Эксперт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лили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м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икроскопи;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Усули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к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ишт (бактериологи);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лили Биоптат;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Натичаи маводи та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лили дар дастгохи Джен – Эксперт чи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адар вакт лозим аст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?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ати ду мо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ати ду руз;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Дар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м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уд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д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ати ду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афта;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муддати 2 соат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@99.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Маълум ас т , ки барои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амъоварии бал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ам усули индукция бо ингаляция ва махси вибрациони ба кор бурда мешавад.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К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адоме аз,ин мавод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ои ташхиси нолозиманд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?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Бал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ами муста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илона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 карда шуда;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Оби дахони муста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илона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амъовари кардашуда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Обшустаи брон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хҳ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Обшустаи меъда;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Сабзиши чубчамикроб дар му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ити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изоии Левенштейна-Йенсена;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баъди 4-10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афта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соат;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руз;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Баъди 4-10 мо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@101.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Сабзиши чубчамикроб дар муҳити ғизогии Мидлбрук дар дастгохи БАКТЕК-MGIT 960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руз</w:t>
      </w: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tabs>
          <w:tab w:val="left" w:pos="-284"/>
          <w:tab w:val="center" w:pos="4677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соат;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ab/>
        <w:t>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ҳафта;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Баъди 4-12 моҳ;</w:t>
      </w:r>
    </w:p>
    <w:p w:rsidR="006F6D9A" w:rsidRPr="00D17FF2" w:rsidRDefault="006F6D9A" w:rsidP="001F08BA">
      <w:pPr>
        <w:tabs>
          <w:tab w:val="left" w:pos="-284"/>
        </w:tabs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Комплекси сили аввалия аз кадом ҷузъҳо иборат аст?;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3 компонент(шушӣ, лимфаденитӣ, лимфангоитӣ) 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2 компонент(шушӣ, лимфаденитӣ);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4 компонент(шушӣ, лимфаденитӣ , лонаҳои диссеминатсияи лимфангоит);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1 компонент( шушӣ);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Гуногун аст;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Шакли маҳдуди сили аввалияро номбар кунед;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Заҳролудшавии силии кӯдакон ва наврасон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Плеврити силӣ;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Бронхоаденит;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Сили лонавӣ;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Гонити силӣ;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сили аввалия дохил намешавад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Комплекси сили аввалия;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Сили лонавӣ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Сили гиреҳҳои лимфавии дохили сина;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Заҳролудшавии силии кӯдакон ва наврасон;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Аксуламали гиперергии Манту 2 ТЕ бо лоғаршавӣ;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Ташхиси заҳролудшавии силӣ дар дар ҳолате гузошта мешавад, ки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Симптомҳои заҳролудшавии силӣ бо аксуламали мусбати намунаи туберкулинӣ, бе тағйротҳои маҳдуди исботшудаи рентгенологӣ бошанд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Симптомҳои заҳролудшавии силӣ бо тағйротҳои рентгенологии гиреҳҳои лимфавии дохилисинагӣ бошанд;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Симптомҳои заҳролудшавии силӣ бо тағйротҳои рентгенологии бофтаҳои шуш бошанд;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Симптомҳои заҳролудшавии силӣ (дилбеҳузуршавӣ, қайкунӣ, бад шудани иштиҳо) бо аксуламалҳои манфии намунаи туберкулин;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Симптомҳои заҳролудшавии силӣ нест, вале аксуламал ба туберкулин пас аз як соли гузаронидани БЦЖ пайдо мешавад;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Этиологияи силии заҳролудшавӣ дар кӯдакон ва наврасон якҷоя бо инҳо сурат мегирад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Калоншавии 5 ё гурӯҳҳои аз ин зиёдтари гиреҳҳои лимфавии канорӣ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Вайроншавии пасафканд;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Аҷшавии сутунмухра;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Зиёдшавии вазни кӯдак;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Баландшаии ҳарорат;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Шакли ТБ –и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гиреҳҳои лимфавии дохилисинагиро нишон диҳед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Бетағйир;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Инфилтративӣ (иртишоҳӣ);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Омосмонанд;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Ҷавобҳои Б+В+Д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Кам;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Кадом фазаи клиникӣ-рентгенологӣ ба комплекси аввалия дохил намешавад?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Пневмониягӣ (газаки шушӣ);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Биполярӣ;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Ҷавобҳои А+Б+Г;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Лонаи Гона;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Эмфизема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@109.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гиреҳҳои лимфавии дохилисинагӣ гузаронидани ташхиси тафриқиро талаб мекунад?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Бо лимфаденит;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Бо лимфагрануломатоз;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Бо саркоидоз;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Бо омос;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номбаршудаҳо;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Мафҳуми виражи ҳассосияти туберкулинӣ инро дар бар мегирад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Аксуламали мусбат ба туберкулин баъди як соли гузаронидани БЦЖ;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Аксуламали манфӣ ба туберкулин;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Бори аввал намунаи мусбати туберкулин пас аз намунаҳои манфии қаблӣ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Аксуламали шубҳаноки Манту 2 ТЕ;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Заҳролудшавии силӣ;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комплекси аввалияи беориза ин бештар хос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Таҷзияи бофтаи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Диссеминатсия;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Тағйирёбии шуур;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Заҳролудшавии возеҳи муътадил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Вайроншавии пасафканд;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усулҳои асосии ошкор кардани сили гиреҳҳои лимфавии дохилисинагӣ дохил намешавад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Намунаи туберкулинӣ;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Таҳқиқи балғам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Флюорография;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Таҳқиқи тамос доштан;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Аз рӯйи симптомҳои клиникӣ ошкор кардани беморӣ;</w:t>
      </w:r>
    </w:p>
    <w:p w:rsidR="006F6D9A" w:rsidRPr="00D17FF2" w:rsidRDefault="006F6D9A" w:rsidP="001F08BA">
      <w:pPr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Аз ҷиҳати рентгенолгӣ натиҷаи мусбат доштани комплекси сили аввалияро интихоб кунед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Лонаҳои петрифитсияшуда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Сирроз;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Тағйироти кистозӣ;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Лонаҳои инфилтративӣ;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Сӯрохиҳо (каверна);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усулҳои асосии ошкор кардани сили гиреҳҳои лимфавии дохилисинагӣ дохил намешавад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Таҳқиқи тамос доштан;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Туберкулинодиагностика;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УЗИ-и узвҳои дарунӣ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Ошкор кардан бо микроскопия;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Ба таркиби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комплекси сили аввалия дохил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Сили гиреҳҳои лимфавии регионарӣ, лона дар шушҳо;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Сили гиреҳҳои лимфавии регионарӣ, лимфангити махсус, лона дар шушҳо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Лона дар шуш, лимфаденит;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Сиррози сегментарӣ, лимфаденит, эмфизема;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Лона дар шуш, бадсифатшавии кистозӣ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, сояи калоншудаи дил;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Симптоми «биполярӣ» - ин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Лимфаденити дутарафа;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Лимфаденит бо бронхити махсус;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Лимфаденит ва аффекти аввалияи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Ателектази сегментарӣ;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Лимфангоити махсуси байни лонаи аввалияи шуш ва гиреҳҳои лимфавии калоншуда дар реша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Иллатёбии гиреҳҳои лимфавии регионарӣ ҳангоми комплекси сили аввалия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Ҳатмӣ нест;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Кам дида мешавад;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Гиреҳҳои лимфавии регионарии тарафи муқобил иллатнок мешаванд;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Ҳатм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аст;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Дида намешавад;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Мафҳуми «суперинфексияи экзогенӣ» инро дар бар мегирад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Ба организми қаблан сироятнок набуда аз берун ворид шудани сироятҳо;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Ворид шудани сироятҳо гиреҳҳои лимфавии регионарӣ ба бофтаҳои шуш дохил шудани сироят;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Ворид шудани сироятҳои бактераили аз роҳи алиментарӣ;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Ба организми қаблан сироятнок аз берун ворид шудани сироятҳо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Бо роҳи гематогенӣ паҳн шудани сироят;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@119.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Ҳангоми кадом шакли сили гиреҳҳои лмфавии дохилисинагӣ баъзан ба кор бурдани табобати ҷарроҳӣ мумкин аст?;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Инфилтративӣ;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Кам;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Туморозӣ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Дар ҳама шаклҳо;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Ҳангоми заҳролудшавии силӣ;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Оризаи бештар дучоршаванда ҳангоми ТБ гиреҳҳои лимфавии дохилисинагии кӯдакон кадом аст?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Пневмоторакси худ ба худӣ;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Ателектаз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Амилоидози узвҳои дарунӣ;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Норасоии музмини дил;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Хунтуфкунӣ;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кӯдакони хурдсол бо ин усул ошкор карда намешавад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Туберкулинодагностика;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Таҳқиқ аз рӯйи тамос доштан;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Симптотоми клиникӣ;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Таҳқиқи балғам/пасоби меъда дар МБТ;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Пасафканд барои муайян кардани кирм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Барои заҳролудшавии силӣ чунин хосият дорад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Сулфаи намнок;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Дарди қафаси сина;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Сулфаи хушк;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Хунтуфкунӣ;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Симптомҳои возеҳиашон мӯътадили заҳролудшавӣ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Манзараи рентгенологиии копмлекси сили аввалия бештар бо ин муқоиса карда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Саратони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Нуқсони инкишофи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Пневмонияи шадид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Плеврит;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Инфилтрати эозинофилӣ;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Дар кадом синну сол сили аввалия бештар ташхис карда мешавад?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Дар одамони дорои иммунодифитсит;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Пиронсолон;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Ҷавонон;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Кӯдакон;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Такроран беморшавандаҳо;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@125.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Аломати барвақтии давраи аввали сирояти силӣ ин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Намунаи мусбати Манту 2 ТЕ;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Симптомҳои заҳролудшавӣ;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Сили гиреҳҳои лимфавии дохилисинагӣ;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Пастшавии иштиҳо ва камшавии вазни бадан;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Виражи намунаи туберкулин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Сабаби асосии ба бемории сил гузаштани сироятнокшавии аввалия ин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Суперинфексия пуршиддат;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Зуд-зуд такрор шудани бемориҳои илтиҳобӣ;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Хомӯш шудани иммунитети ваксинӣ;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Мавҷуд набудани табобати профилактикӣ;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амаи номбаршудаҳо;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Типҳои ҷараёни оризаноки сили аввалияро ба истиснои номбар кунед 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Иллатнокии бронхҳо;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Плеврит;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Диссеминатсия;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Лонаи Гона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Таҷзияи бофтаи шушҳо;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@128.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Оқибати нохуби сили аввалия, ба истиснои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Ҷаббидашавии пурра;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Калсинатсия;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Тағйироти фиброзӣ- лонавӣ;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Инкишофи МЛУ /ТБ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@129.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Оқибати хуби сили аввалия, ба истиснои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Ҷаббидашавии пурра;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Калсинатсия;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Тағйироти фиброзӣ- лонавӣ;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Сиррози шушҳо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Лонаи Гона;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@130.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Беморони гирифтори комплекси сили аввалия аз рӯи кадом категорияи ДОТС табобат карда мешаванд?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Аз категорияи 1;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Аз категорияи 2;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Аз категорияи 1+3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Аз категорияи 1+4;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@131.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Оризаи ҷараёни оризаноки сили аввалия, ки %-зиёди фавтият дорад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Менингити сил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Таҷзия;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Ателектаз;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Плеврит;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@132.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Пошхури дар сили ибтидои бисёртар мешавад 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Лимфави;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Гематогенӣ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Бронхогени;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Ҳамаи роҳҳо иштирок мекунанд;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Лимфави ва Бронхогени;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@133.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Шаклхои ҷузьии сили ибтидои чунин оризаро надорад 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Носури бронхонодуляри;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Пошхурии лимфогематогени;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Сиррози шуш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Пучшавии шуш;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-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Сурохшавии ибтидои;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@134.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Усули асосии ташхисе, ки осебёбии сили нойхоро тасдик мекунад 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Фибробронхоскопия: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Ташхиси ултрасадо;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Ташхиси туберкулинӣ;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Томографияи реша;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@135.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Дар имрози оризахои сили ҷузии ибтидои бисёртар хиссагузор хастанд?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Сили лимфағадудхои дохили қафаси сина: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Шушпарда (Чанб);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Бофтаи шуш;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Бронххо;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Рагхои калони хунгузар;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@136.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Пайдоиши калсинатхо дар решаҳои шуш шаҳодати чист;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Авҷгирии бемории сил;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Аз сар гузарондани сили ибтидоӣ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Гузаронидани сили дуюминдарача;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Ҷавоби 1-3 дуруст;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авоби 1,2 ва 3 дуруст;</w:t>
      </w:r>
    </w:p>
    <w:p w:rsidR="006F6D9A" w:rsidRPr="00D17FF2" w:rsidRDefault="006F6D9A" w:rsidP="001F08BA">
      <w:pPr>
        <w:tabs>
          <w:tab w:val="left" w:pos="4111"/>
        </w:tabs>
        <w:spacing w:after="0" w:line="240" w:lineRule="auto"/>
        <w:ind w:right="57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@137.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Пайдоиши Сили ковокиноки ибтидои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tabs>
          <w:tab w:val="left" w:pos="4111"/>
        </w:tabs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$A)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Дар бофтаи гурдаҳо;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tabs>
          <w:tab w:val="left" w:pos="4111"/>
        </w:tabs>
        <w:spacing w:after="0" w:line="240" w:lineRule="auto"/>
        <w:ind w:right="57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Дар манбаи шушии маҷмуаи ибтидоӣ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Дар назди лимфоғадуди шуш;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Дар маҳалли пучшуда;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@138.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Сурохии – ковокии лимфави» пайдо мешавад;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Манбаи ибтидои шуши;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Дар л\ ғадуди дохили қафаси сина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Иртишох;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Манба (Китъа);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Моеи шушпарда;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@139.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Вобаста ба аломатҳои клиники сили миллиарии шуш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 Доманамонанд;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Менингеали;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Шуши;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Чавобҳои А+Б+В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ибати сирояти аввалин бо МС инхо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Пайдоиши сили локали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иҷ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узъи;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Гузаштан ба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 силии музмин;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Гузаштан ба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ролудии силии барвакт;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Пурра нест шудани микроби сил аз организм;</w:t>
      </w:r>
    </w:p>
    <w:p w:rsidR="006F6D9A" w:rsidRPr="00D17FF2" w:rsidRDefault="006F6D9A" w:rsidP="001F08BA">
      <w:pPr>
        <w:tabs>
          <w:tab w:val="left" w:pos="8080"/>
        </w:tabs>
        <w:spacing w:after="0" w:line="240" w:lineRule="auto"/>
        <w:ind w:right="-113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Сироятеби ба тамоми умр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Барои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ахролудии силии барвакт хос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Виражи туберкулини бо аломат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ои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 ва набудани та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иротхои патологи дар акси рен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гени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 сил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боаксуламали шадиди (гиперерги) туберкулини дар муддати як чанд сол ва набудани сояхои патологи дар рентгенограмма ва томограмма;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 сили боаксуламали шадиди (гиперерги) туберкулини дар муддати як чанд сол ва пайдоиши соя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ои патологи дар рентгенограмма ва томограмма;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ҷавобҳо дуруст аст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Ташхиси тафри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ави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за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ролуди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сили барва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тро бо Ҳамаи бемори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ои номбаршуда гузаронидан лозим ба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ғ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айр аз: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Т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о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нзилити музмин;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Сарсоми силзод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(Менингит)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: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Гипертиреоз;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П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иелонефрити музмин;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Х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олесистити музмин;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Шакли иртишохии сили лимфагадудхои дохили кафаси сина аз шакли омоси дар акси рентгени чунин фарқият 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Сояи решадар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ои мукарари;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Сояи реша васеъ;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Тартибнокии реша вайрон;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Сояи реша бе шакл;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Марзи берунии соя ноаник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@144.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қ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оияти беоризаи Шакли ибтидоии сили бисертар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сурохии (ковокии) ибтидои;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Думмал;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Оҳ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аксоршави ва фиброз (талаюфи);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Талаюфи плеврави;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Носур;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@145.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Дар сили лимфағадудҳои дохили қафаси сина дар рентгенограмма пайдо шудани манбаҳои сили дар гирди реша ба шакли вееробрази ҷойгир шуда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Пошхурии гематогени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Пошхурии бронхогени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Пошхурии гемато бронхогени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Пошхурии лимфобронхогенӣ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@146.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Сабаби асосии равиши бо оризаи сили ибтидои дар кудакон мебошад: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Кудаки хурдсол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Бисёрии микробҳо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Дер дарефт кардани бемори дар кудакони БЦЖ нагирифта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Табобати нератсионали бе назардошти ҳасоснокии чубчамикроб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Ҳамаи номбаршуда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@147.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шаклҳои сили бронххоро номббар кунед: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Иртишохи, Носур, яра: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Иртишоҳи, носури ва хурд;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Иртишоҳи, ярави ва хурд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Носури, ярави ва хурд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Иртишоҳи, ярави;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@148.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Дар асоси пучшавии шуш вайрон шудани ҳаво гузаронии бронхҳо бо сабабҳои: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Зер кардани лимфоғадуд бронхро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Маҳкам шудани дохили ноижаи бронхҳо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Инкишофи бофтаҳои фиброзӣ ва талаюфи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Бронхоспазм;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Ҳамаи ҷавобҳо дуруст;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@149.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Тарзи дурусти ташхиси сили пошхурдаи шушро интихоб кунед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Сиёҳшавии васеъи дутарафа;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Сиёҳшавии пурра аз як тараф;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Сиёҳшавии дутарафаи маҳдуд ё худ паҳнгашта бо изофагии манбаҳо ва иллати интерстисиали: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ab/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Иллати кавернозии қисмҳои болоии шуш;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Илтиҳоби гирдашакл;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Тарзи дурусти паҳншавии сироят дар сили пошхурдаи шушҳо;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Гемотогенни;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Лимфогени;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Бо рохи меъдаю руда;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А+Б+В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Ҷавоби дуруст надорад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@151.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Манбаи паҳнкунандаи МС дар Сили пошхурда;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Лимфағадудҳои зарарёфтаи дохили қафаси сина;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Манбаи Гона;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Аз манбаҳои силии ғайришуши;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Аз манбаҳои сили шушии фаъол;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Ҳамаи чавобҳо дуруст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Андозаи манбаҳо дар шуш ҳангоми сили милиар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Калонҳачм;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Миёна;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Гуногунҳачм;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Хурдҳачм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Хусусиятҳои полиморфи бисёрдошта;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Марҳилаҳои фаъолии Сили пошхурдаи шушҳо 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Илтиҳоб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Пошхури;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Инкишофёби;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Пайдошави;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Фасодгири;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Намудҳои клиникию – рентгенологии сили пошхурдаи шушҳо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 Шадид – милиари;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Зершадид;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Тулкашида (Хронический);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Пневмоник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ӣ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$E)   Чавобҳои А+Б+В;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Вобаста ба аломатҳои клиники сили миллиарии шуш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 Доманамонанд;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Менингеали;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Шуши;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Чавобҳои А+Б+В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@156.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 Ба сили миллиари хос аст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Кам микробхоричкунанда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Микробхорич намекунад;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Микробхоричкунии бисёр;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Микробхоричкунии давраги;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Микробхоричкунии такрори;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@157.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Нишонаҳои аввали сили милиари ҳиобида мешаванд, ба ғайр аз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Ҳарорати баланд;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Сулфаи ками хушк;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Сулфа бо хоричи балғами бисёр;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Нафастанги;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Дилзани;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акси рентгени ба сили шадиди пошхурдаи шушҳо бисёртар хос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Манбаҳои хурди пошхурдаи якхела дар 2 ва зиёда сегментҳо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Таъғиротҳои чузъии гуногунҳачм;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$C)   Таъғиротҳои чузъи фақат дар сегментҳои қуллавии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Таъғиротҳои чузъии омехта;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$E)   Таъғиротҳои чузъи дар як сегменти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@159.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 сили зершадиди пошхурдаи шушҳо хос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 Мавчудияти манбаҳои якхела бисёртар чойгиршуда дар як ҳиссаи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Мавчудияти манбаҳои якхела чойгиршуда дар як сегменти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$C)   Мавчудияти манбаҳои гуногун дар қисми поении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Мавчудияти манбаҳои аз чиҳати сохти морфологи гуногун;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Мавчудияти манбаҳои навпайдошудаи гуногунҳачми қисман мутаҳидшуда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Шароити пайдошавии сили пошхурда ба ғайр аз 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Бактериемия – дохилшавии МС аз манбаи хуручёфта бо фарогирии протсеси илтихоби дар рагҳои хурди хунгард;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Гиперсенсибилизация капиллярҳо бо баландшавии қобилияти аз худ гузаронии девораҳои капилярҳо;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Вайроншавии микроциркуляцияи хун сабаби зуд аз хун ба бофтаҳо воридшудани МС мегардад;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Баландҳассосии организм;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$E)   Камхунии гипохромӣ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пошхурдаи шушҳо дар марҳилаи зерин мешавад,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Якумдараҷа ва дуюмдараҷа;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варами;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таҷзия;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Дар марҳилаи оҳаксоршави;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Пурра ҷабидашавӣ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@162.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Ҳасосият ба туберкулин дар бемори сили милиаридошта дар саршавии бемори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Манфӣ;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Баландҳасосият;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Пастҳасосият;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Ивазшаванда;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Ҳамаи ҷавобҳо нодуруст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@163.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Оризаҳои дар бемории сили пошхурдаи зершадид дида мешаванд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Плеврити экссудативи;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мезентериали;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канори;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гуш сабабаш сили;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Паҳншавии микобактерияи сил ҳангоми намуди миллиарии сили пошхурда оварда мерасонад ба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сутунмуҳра;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Менингити сили;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гурдаҳо;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Сили лимфағадудҳои канори;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Ба шакли музмини сили пошхурдаи шушҳо хос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Манбаҳои аз чиҳати сохти морфологиашон гуногун;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Фиброз, пневмосклероз;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$C)   Сурохиҳои андозаашон гуногун;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Ҳачман хурдшавии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Сили пошхурда ташхиси тафрикави гузаронида мешавад бо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Саркоидози Бек;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Альвеолити баландҳассоси;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Альвеолити фибрози;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Карсиномати милиариоз;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Дар сили пошхурдаи шушҳо ба манбаҳо хос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 Якшакла;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$B)   Аз чиҳати морфологи гуногун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Калон;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Сурохиҳо дар сили пошхурдаи шушҳо номида мешаванд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Кашишнок;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Бардуруғ;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$C)   Ёзанда;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 Сикамонанд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Девора ғафс;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@169.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Сироят дар сили пардаҳои нарми мағзи сар паҳн мешавад бештар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Бо ҷараёни хун ба ҷараёни моеи ҳароммағзӣ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Тамоси, бо ҷараёни хун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Тамоси, бо чараёни моеи ҳароммағз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гемтогенӣ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лимфагенӣ;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@170.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Менингити силӣ бисӣёртар пайдо мешавад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Дар одамони сироятнаёфта;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Дар беморони сили узвҳои нафаскашӣ;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Дар беморони сили узвҳои дигар;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Дар шахсони бо сил сироятёфта;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Дуруст ҷавобҳои 2, 3, 4;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@171.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Манбаи сирояти пайдоиши менингити силӣ мебошад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Маҷмӯаи ибтидоии силии шуш;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Сили лимфағадудҳои дохилии қафаси сина;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Манбаи Гон;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Дуруст ҷавобҳои 1 и 2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@172.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Таснифи менингити силӣ дар асоси аломатҳои зерин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Ҳамаи ҷавобҳо дурустанд;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Ҷойгиршавии иллат;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Тағиротҳои морфологӣ;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Таркиби моеи ҳароммағз;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Ҳолати вазнини бемор;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@173.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Аз руи аломатҳои клиники шаклҳои менингити сили мешавандба ғайр аз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Серозӣ;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Базилярӣ;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менингоэнсефалит;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лептопахименингит;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Абстсесси мағзи сар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@174.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Тағиротҳои патоморфологӣ дар менингити силӣ бисёртар аёнанд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Дар пардаҳои нарми мағзи сар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Дар устухони косахонаи сар;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Дар пардаҳои ҳароммағз;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Дар бофтаҳои ҳароммағз;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чавобҳои дар боло зикршуда;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@175.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Шаклҳои бисӣёр вомехурдагии менингити силиро номбар кунед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Сереброспинали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Базилярӣ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Менингоэнсефалит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Сероз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Омехта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@176.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Аломатҳои ба менингити сили хос ба ғайр аз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Тарангшавии мушакҳои паси сар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Аломати Кернига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Аломати Штенберга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Тарангшавии мушакҳои тахтапушт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Аломати Брудзинский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@177.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Ҳасоснокии туберкулинӣ бо санҷиши Манту бо 2 ТЕ дар беморони менингити силӣ асосан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Манфӣ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Шубҳанок;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Мусбӣ;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Гиперерги;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Сустмусбӣ;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@178.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Усули асосии ташхиси сабаби менингити силӣ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Рентгенографияи органҳои қафаси сина;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Таҳлили моеи ҳароммағз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Ташхиси туберкулинӣ;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Таҳлили умумӣ ва биохимиявии хун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Муоинаи қаъри чашм;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sz w:val="28"/>
          <w:szCs w:val="28"/>
          <w:lang w:eastAsia="ru-RU"/>
        </w:rPr>
        <w:t>@179.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Дар марҳилаи продромалии менингити силӣ чунин аломатҳо ба ғайр аз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Ҳароратбаландии фебрилӣ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Дарди сари номунтазам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Беҳолӣ,бемадорӣ,тезмондашавӣ;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Асабоният,вайроншавии хоб,дарди сари номунтазам;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ҳарорати субфебрилӣ;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@180.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  Барои марҳилаи авҷгирии менингити силӣ хос астанд ба ғайр аз;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Пурзӯршавии дарди сари доимӣ;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Қайкунӣ;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Дарди сари номунтазам</w:t>
      </w:r>
      <w:r>
        <w:rPr>
          <w:rFonts w:ascii="Palatino Linotype" w:hAnsi="Palatino Linotype" w:cs="Times New Roman CYR"/>
          <w:sz w:val="28"/>
          <w:szCs w:val="28"/>
          <w:lang w:val="tg-Cyrl-TJ"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Аломатҳои менингиалӣ;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Ҳарорати фебрилӣ;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@181.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Равиши мененгити сили дар аксарияти беморон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Зершадид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Музмин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Беаломат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Такроршаванда;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Ҳамаи ҷавобҳо нодурст;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@182.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Усулҳои ҳатмии таҳлили моеи ҳароммагз дар бемории менингити силӣ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Биологи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Микробиологи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Гистологи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Ситологи (Хучайравӣ) 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Ҳамаи номбаршуда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@183.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Равиши хоси менингити сили дар кудакони Хурдсол то (3 сола) 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Ноҷурихои кори узвҳои меъдаю рӯда;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Шадид сарзадани бемори;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ҳамаи ҷавобҳо дуруст: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Ихтилоҷҳо дар рӯзҳои аввали бемори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ҷавобҳо нодурст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@184.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Характери моеи ҳароммағз дар марҳилаи саршавии менингити сили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Моеи ношафоф, Рангаш зард, суръати чакидан дар меъёр;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Моеи шаффоф, беранг, доғаш (опалестирует) , қатраҳо тез-тез мечаканд: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Моеи ношафоф, ранги сабз, суръати чакидан дар меъёр;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Моеи ношафоф, ранги зард, суръати чакидани қатраҳо тез-тез;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Ҳамаи номбаршуда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@185.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 xml:space="preserve"> Характери нишондоҳои биохимиявии моеи ҳароммағз дар менингити сили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$A)   Баландшавии миқдори қанд, пастшавии миқдори хлоридҳо, баландшавии сафеда;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$B)   Пастшавии миқдори қанд, , пастшавии хлоридҳо, баландшавии миқдори сафеда ва зиёд шудани ситоз: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$C)   Зиёдшавии қанд, зиёдшавии хлоридҳо зиёдшавии сафеда;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br/>
        <w:t>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$D)   Пастшавии қанд, пастшавии хлоридҳо, пастшавии сафеда;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sz w:val="28"/>
          <w:szCs w:val="28"/>
          <w:lang w:val="tg-Cyrl-TJ"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$E)   Ҳамаи ҷавобҳо нодурст;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@186.</w:t>
      </w:r>
      <w:r w:rsidRPr="00D17FF2">
        <w:rPr>
          <w:rFonts w:ascii="Palatino Linotype" w:eastAsia="Times-Bold" w:hAnsi="Palatino Linotype" w:cs="Times New Roman CYR"/>
          <w:bCs/>
          <w:sz w:val="28"/>
          <w:szCs w:val="28"/>
          <w:lang w:val="tg-Cyrl-TJ" w:eastAsia="ru-RU"/>
        </w:rPr>
        <w:t>Дар кадом сегментҳои шуш сили чузъи чойгир мешавад?;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3,4,5,6;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1,2,6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1,2;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6;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8,9;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@187.</w:t>
      </w:r>
      <w:r w:rsidRPr="00D17FF2"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  <w:t>Усули асосии дарёфти сили чузъии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профилактики</w:t>
      </w:r>
      <w:r>
        <w:rPr>
          <w:rFonts w:ascii="Palatino Linotype" w:eastAsia="Times-Roman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ташхиси;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туберкулинодиагностика;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Таҳлили микробиологии балғам;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Рентгенография;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@188.</w:t>
      </w:r>
      <w:r w:rsidRPr="00D17FF2"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  <w:t>Сили чузъии ташхиси тафрикави гузаронида мешавад бо</w:t>
      </w:r>
      <w:r>
        <w:rPr>
          <w:rFonts w:ascii="Palatino Linotype" w:eastAsia="Times-Bold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омоси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саркоидоз;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Илтиҳоби чузъии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Диққи нафас;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@189.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Дар кадом сегментҳои шуш бисёртар сили чузъи чойгир мешавад?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3,4,5,6;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1,2,6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6;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8,9;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1,3;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@190.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Кадоме аз шаклҳо ба сили чузъи дохил мешавад?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Аввалиндараҷа;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Дуюмдараҷа;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Сахт;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Малоим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Гирдашакл;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Сили чузъии шуш чунин равиши клиники дорад?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Шадид;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Зершадид;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Беаломат;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Музмин;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авобҳои Б+В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@192.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Усули асосии дарёфти сили чузъии шуш дар калонсолон ҳисобида мешавад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флюорографияи аҳоли аз гуруҳи хавфнок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Ташхиси туберкулини;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Таҳлили микробиологи;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Томография;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Чамъоварии таърих;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@193.</w:t>
      </w: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Сили ҷузъии шуш бо бемориҳои зерин ташхиси тафриқави гузаронидан лозим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Илтиҳоби чузъии шуш;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Метастазами рака;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Эхинокок;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Ҳамаи дар боло зикршуда;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Сили иртишоҳи дар акси рентгени ба чунин намуд аст,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то 2 см;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камтар аз 1,5 см ва қисмати беруниаш камшиддат;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на камтар аз 10 см ва манбаҳои пошхурда;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андозааш гуногун дар қуллаи шуш бо сояи пароканиш дар марказ;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интенсивии якхела бо қисмати тези беруни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Аломатҳои хоси сили иртишоҳии шуш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Беморшавии бештари чавонон;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Аз дигар намудҳо дида бисёртар мушоҳида мешавад;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Намуди илтиҳоби эксудативи хос аст;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Бисёртар тачзияи бофтаҳои шуш мушоҳида мешавад;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Дар сили иртишоҳи бисёртар мушоҳида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эксудативи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панири;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фибрози;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Тағиротҳои манбави;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ҳамаи номбаршуда;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Чунин намудҳои сили иртишоҳи вучуд дорад, ба гайр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Бронхолобуляри;</w:t>
      </w:r>
    </w:p>
    <w:p w:rsidR="006F6D9A" w:rsidRPr="00D17FF2" w:rsidRDefault="006F6D9A" w:rsidP="001F08BA">
      <w:pPr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Абрмонанд;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Серози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Перисциссурит;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Даврашакл;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Шакли аз ҳама вазнин ҳисобида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Ковокидор;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Пневмонияи казеози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Лобит;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Даврашакл;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@199.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Яке аз оризаҳои хавфноки сили иртишоҳи ҳисобида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Хунрави аз шуш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Пошхури дар шушҳо;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Пайдошавии таҷзия дар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Плеврити эксудативи;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Пайдошавии пнемосклероз;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Дар ташхиси тафриқави бо варами абрмонанди сили иртишоҳи дохил намешавад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Омоси маркази;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Актиномикоз;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шадиди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Саркоидоз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Бемориҳои паразитарии шуш;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Сили иртишоҳи бисёртар дар кадом сегментҳои шуш чойгир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$A)   1,2,6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$B)   3,4,5,6;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$C)   6;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$D)   2,3;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8,9,10;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@202.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Усули асосии дарёфти сили иртишоҳии шуш мебошад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профилактики;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флюорографияи ташхиси;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Ташхиси туберкулинӣ;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Таҳқиқи микробиологии балғам;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sz w:val="28"/>
          <w:szCs w:val="28"/>
          <w:lang w:eastAsia="ru-RU"/>
        </w:rPr>
        <w:t>рентгенография;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@203.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Бо намудҳои клиникию рентгенологии сили иртишоҳии шуш дохил мешаванд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$A)  Даврашакл;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Абрмонанд;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Пересциссурит;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Цессурит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Лобит;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Дар қисмати охири пневмонияи казеози дохил намешавад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Тамоман ҷабидашави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Цирроз;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Гузариш ба сили судобанду ковокидор;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Гузариш ба сили ҷузъи;</w:t>
      </w:r>
    </w:p>
    <w:p w:rsidR="006F6D9A" w:rsidRPr="00D17FF2" w:rsidRDefault="006F6D9A" w:rsidP="001F08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>$E)   Дили шуши;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Думал(Туберкулема) - ин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Манбаи ғилофи козеозу - некрозии андозааш зиёда аз 1,5 см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Массаҳои бофтаҳои пусидаи кабат – қабат чойгирифта;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Васеъшавии решаҳои шуш;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Аспергилёмаи гилофакдор андозааш зиёда аз 2 см;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Дунгичаи силии андозааш 1 см;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Чунин шаклҳои морфологии думал вучуд доранд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Якхела;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Якранга;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Бадсифат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Санггашта;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Қабати;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@207.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Шаклҳои қисматй барои пайдоиши думал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Гуруҳи манбаҳо;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пуршуда;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Хуруҷи такрории процессҳои манбави;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ҷавобҳо дуруст;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Равиши Думал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Авҷгиранда;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Мастаҳкам;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Хомушшаванда;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Ҳамаи чавобҳо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но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дуруст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@209.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Андозаи Думал мешавад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То 3-х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То 4-х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То 1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То 6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Зиёда аз 2 см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@210.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Ташхиси тафриқавии думали шуш иборат аст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Амоси хушсифат;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Алвеолит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эозинофили;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@211.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Табобати Думал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Химиотерапия;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Ҷароҳи;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Лазеротерапия;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Ультросадои;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Ҳамаи чавобҳо дуруст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@212.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Думалҳо мешаванд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Афзоишёбанда;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Флегмонози;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Бисёр;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Тоқа – тоқа;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авобҳои А + Б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@213.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Ташхиси тафриқавии Думалро бо бемориҳои зерин гузаронидан мумкин аст ба ғайр аз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Саратони шуш;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Саркоидоз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Паҳншавии саратон;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Омоси хушсифат;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Илтиҳоби гирдашакл;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@214.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Ковокихо мешаванд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чандира,( ёзанда);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Сахтшуда;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Авҷгиранда(шиддатёбанда);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$D)  Ҷавобхои А+Б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Ҷавобҳо нодуруст аст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@215.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Аломатҳои Рентгенологии сили ковокинок инҳо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ҷузьи манбави;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ҳаррангаи дар мобайнаш таҷзия дошта ва интенсивнокиаш баланд;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ҳалкашакле , ки мобайнаш равшан ва шаффоф аст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ковокиноке ,ки ҳалкашаклии худро дар хар хел сатҳи (проекциони) дигаргун месозад;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Лонаи бофтаҳои пусидаи казеози некрози ,ки дар гирдаш ғилофаи фибрози ҳачмаш 1,5см дорад;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@216.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Андозаи ( ченаки) сили ковокинок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ченаки ҳархела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на зиёда аз 2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факат 3см;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то 2 см;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10 см;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@217.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Бовариноктарин шакли ташхиси сили ковокинок ин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Флюорография;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рентгенографияи ташхиси;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Томография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ташхиси ультроасадо;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ташхиси радиоизотопи;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@218.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Аломатшиносии рентгенологии шакли сили ковокинок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кулулашакли марзи гирдаш аник;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тунукдевори марзхои даруни ва беруниаш аник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марзхои даруни ва беруниаш ноаник;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Ковокии шакли нодурустдошта ва деворахояш гафс;</w:t>
      </w:r>
    </w:p>
    <w:p w:rsidR="006F6D9A" w:rsidRPr="00D17FF2" w:rsidRDefault="006F6D9A" w:rsidP="001F08BA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hAnsi="Palatino Linotype" w:cs="Times New Roman CYR"/>
          <w:bCs/>
          <w:sz w:val="28"/>
          <w:szCs w:val="28"/>
          <w:lang w:eastAsia="ru-RU"/>
        </w:rPr>
        <w:t>Сояи манбавии сохти таркибаш хархела;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@219.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Дар кадом мархилаи равиши бемори онро ба сили ковокинок мансуб намедонанд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манбави дар мархилаи газакгири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лифсору- ковокинок;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иртишохии шушхо дар мархилаи тачзия;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Думали сили дар мархилаи тачзия;</w:t>
      </w:r>
    </w:p>
    <w:p w:rsidR="006F6D9A" w:rsidRPr="00D17FF2" w:rsidRDefault="006F6D9A" w:rsidP="001F08BA">
      <w:pPr>
        <w:tabs>
          <w:tab w:val="left" w:pos="-851"/>
        </w:tabs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$E)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сили ковокиноки шушхо;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@220.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Аломатшиносии рентгенологии сили ковокинок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$A)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сояи кулулашакли контураш( хати бефосилааш аник);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$B)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Ковокии хати бефосилаи даруни ва беруниаш ноаник;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$C)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Сояи таркибаш хархела;</w:t>
      </w:r>
    </w:p>
    <w:p w:rsidR="006F6D9A" w:rsidRPr="00D17FF2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D17FF2">
        <w:rPr>
          <w:rFonts w:ascii="Palatino Linotype" w:hAnsi="Palatino Linotype" w:cs="Times New Roman CYR"/>
          <w:sz w:val="28"/>
          <w:szCs w:val="28"/>
          <w:lang w:eastAsia="ru-RU"/>
        </w:rPr>
        <w:t xml:space="preserve">$D)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Ковокии кулулашакли деворааяш якхела тунук ва хати бефосилаи даруни ва беруниаш аник</w:t>
      </w:r>
      <w:r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3B1FE1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3B1FE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3B1FE1">
        <w:rPr>
          <w:rFonts w:ascii="Palatino Linotype" w:hAnsi="Palatino Linotype" w:cs="Times New Roman CYR"/>
          <w:sz w:val="28"/>
          <w:szCs w:val="28"/>
          <w:lang w:eastAsia="ru-RU"/>
        </w:rPr>
        <w:t xml:space="preserve">)   </w:t>
      </w:r>
      <w:r w:rsidRPr="00D17FF2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манбахои пошхурда;</w:t>
      </w:r>
    </w:p>
    <w:p w:rsidR="006F6D9A" w:rsidRPr="003B1FE1" w:rsidRDefault="006F6D9A" w:rsidP="001F08BA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@221.   </w:t>
      </w:r>
      <w:r w:rsidRPr="00527A46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Аломатхои клиникие</w:t>
      </w:r>
      <w:r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,</w:t>
      </w:r>
      <w:r w:rsidRPr="00527A46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 xml:space="preserve"> ки  бартари доранд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 w:rsidRPr="00527A46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 аломатхои захролуди бисьёртар инкишоф доранд хастанд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527A46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м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авчнок  гузаштани равиши касали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527A46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Аломат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хои  норасогии кори дилу- шушхо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527A46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Сулф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 бо хориҷи микдори ками балғам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527A46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Синдр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оми бронхоспастики – нафастангӣ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B973AD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</w:p>
    <w:p w:rsidR="006F6D9A" w:rsidRPr="00845B9F" w:rsidRDefault="006F6D9A" w:rsidP="00B973AD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@222.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Шаклхои сили  ковокинок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527A4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Фақат шакли дуруст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дорад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2171B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Фақат шакли секунча  аст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2171B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Шакли ҳархела дорад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2171B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Гирдашакл  ва байзашакл аст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527A46" w:rsidRDefault="006F6D9A" w:rsidP="002171B6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527A46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Факат шакли чоркунҷадор аст</w:t>
      </w:r>
      <w:r w:rsidRPr="00527A46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845B9F" w:rsidRDefault="006F6D9A" w:rsidP="00845B9F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@223.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Са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бабхои  пайдоиши сили ковокинок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845B9F" w:rsidRDefault="006F6D9A" w:rsidP="00845B9F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Шиддатёбии шаклхои хархелаи сил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845B9F" w:rsidRDefault="006F6D9A" w:rsidP="00845B9F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Дер дарёфт намудани сил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Речаи табобатро риоя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накардан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Шакли мутобикгаштаи сил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Ҳамаи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 вариантҳо дурустанд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845B9F" w:rsidRDefault="006F6D9A" w:rsidP="00845B9F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@224. 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Сили ковокинокро ба хамаи беморихои номбаршуда ташхиси тафрикави гузарондан лозим, ба гайр аз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Шакли ковокиноки саратон(омос)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Поликистоз Носури   бисьёр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Варами фасоднок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845B9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Си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ли иртишохи дар мархилаи тачзия</w:t>
      </w:r>
      <w:r w:rsidRPr="00845B9F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845B9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Сили лифсору ковокинок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745AAE" w:rsidRDefault="006F6D9A" w:rsidP="00745AAE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bCs/>
          <w:sz w:val="28"/>
          <w:szCs w:val="28"/>
          <w:lang w:eastAsia="ru-RU"/>
        </w:rPr>
        <w:t>@225.</w:t>
      </w:r>
      <w:r w:rsidRPr="00156832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Шакли сили  ковокиноки шушро ташхиси тафрикави гузарондан лозим  бахамаи  беморихои номбаршуда ба гайр аз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745AAE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Саратони –(омоси) ковокинок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745AAE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Варами фасоднок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745AAE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Си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ли иртишохи дар мархилаи тачзия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745AAE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B973AD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Эхинококки шуш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val="tg-Cyrl-TJ" w:eastAsia="ru-RU"/>
        </w:rPr>
        <w:t>ӣ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745AAE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45AA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Васэъшавии  фасод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ноки   бронххо  (Бронхоэктазхо)</w:t>
      </w:r>
      <w:r w:rsidRPr="00745AAE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Default="006F6D9A" w:rsidP="00B973A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bCs/>
          <w:sz w:val="28"/>
          <w:szCs w:val="28"/>
          <w:lang w:eastAsia="ru-RU"/>
        </w:rPr>
        <w:t>@226.</w:t>
      </w:r>
      <w:r w:rsidRPr="00156832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Ба гузариши  шакли  тачзиядори  сил  ба сили ковокинок  ёри мерасонад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Дарёфти аввалаи шакли  ваз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нини бемори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еморихои ҳамроҳикунандаи вазнин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Таъсири номатлуби доруҳо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845B9F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Шакли мутобикгаштаи сил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623324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623324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Хамаи вариантхо дурустанд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623324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A179C7">
      <w:pPr>
        <w:tabs>
          <w:tab w:val="left" w:pos="-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A179C7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@227.    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Т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аркиби бофтахо дар сили ковокинок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97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Таркиби секабата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97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Дукабата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97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Яккабата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97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Бисьёркабата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9717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971741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Аз секабат зиёд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A179C7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2263D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bCs/>
          <w:sz w:val="28"/>
          <w:szCs w:val="28"/>
          <w:lang w:eastAsia="ru-RU"/>
        </w:rPr>
        <w:t>@228.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Аломатхои асосии рентгенологии шакли сили лифсору- ковок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инок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Сояи халкашакли  бефос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илаи бо хати фибрози дар гирдаш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Манбахои пошхурда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Пайдоиши  м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анбахои охаксанги( кальцинатхо)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Пайдоиши  бофтахои лифсори  байни шуш ва шушпарда</w:t>
      </w:r>
    </w:p>
    <w:p w:rsidR="006F6D9A" w:rsidRPr="00156832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      (плевропневмофиброз)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226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2263DF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Хамаи дар боло номбаршудагон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2263DF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2263DF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@229. </w:t>
      </w:r>
      <w:r w:rsidRPr="00156832">
        <w:rPr>
          <w:rFonts w:ascii="Times New Roman" w:eastAsia="Times-Roman" w:hAnsi="Times New Roman" w:cs="Times New Roman CYR"/>
          <w:b/>
          <w:sz w:val="28"/>
          <w:szCs w:val="28"/>
          <w:lang w:eastAsia="ru-RU"/>
        </w:rPr>
        <w:t>Аломатхои клиники сили талаюфи – сиррози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sz w:val="28"/>
          <w:szCs w:val="28"/>
          <w:lang w:eastAsia="ru-RU"/>
        </w:rPr>
        <w:t>Нафастангии афзуншаванда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Times New Roman" w:eastAsia="Times-Roman" w:hAnsi="Times New Roman" w:cs="Times New Roman CYR"/>
          <w:sz w:val="28"/>
          <w:szCs w:val="28"/>
          <w:lang w:eastAsia="ru-RU"/>
        </w:rPr>
        <w:t>Сульфа бо хориҷи балғам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>
        <w:rPr>
          <w:rFonts w:ascii="Times New Roman" w:eastAsia="Times-Roman" w:hAnsi="Times New Roman" w:cs="Times New Roman CYR"/>
          <w:sz w:val="28"/>
          <w:szCs w:val="28"/>
          <w:lang w:eastAsia="ru-RU"/>
        </w:rPr>
        <w:t>Хароратбаланди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>
        <w:rPr>
          <w:rFonts w:ascii="Times New Roman" w:eastAsia="Times-Roman" w:hAnsi="Times New Roman" w:cs="Times New Roman CYR"/>
          <w:sz w:val="28"/>
          <w:szCs w:val="28"/>
          <w:lang w:eastAsia="ru-RU"/>
        </w:rPr>
        <w:t>Хушки шудани пуст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B42E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B42E6E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 w:rsidRPr="00156832">
        <w:rPr>
          <w:rFonts w:ascii="Times New Roman" w:eastAsia="Times-Roman" w:hAnsi="Times New Roman" w:cs="Times New Roman CYR"/>
          <w:sz w:val="28"/>
          <w:szCs w:val="28"/>
          <w:lang w:eastAsia="ru-RU"/>
        </w:rPr>
        <w:t>ЧавобхоиА+Б</w:t>
      </w:r>
      <w:r w:rsidRPr="00156832">
        <w:rPr>
          <w:rFonts w:ascii="Times New Roman" w:eastAsia="Times-Roman" w:hAnsi="Times New Roman" w:cs="Times New Roman CYR"/>
          <w:sz w:val="28"/>
          <w:szCs w:val="28"/>
          <w:lang w:val="tg-Cyrl-TJ" w:eastAsia="ru-RU"/>
        </w:rPr>
        <w:t xml:space="preserve"> дуруст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B42E6E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@230.   </w:t>
      </w:r>
      <w:r w:rsidRPr="00156832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Хосиятхои хоси  с</w:t>
      </w:r>
      <w:r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или сиррози –талаюфи ба ғайр аз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Вайро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ншавии функцияхои шуш ва плевра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Гум шудани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 мархилаи фаъолнокии равиши сил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Нигох 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доштани чараени фаъолнокии сили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Мархила ба м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архила  (давра) микробхоричкуни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5B3ECF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Бисёрии хав</w:t>
      </w:r>
      <w:r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оноки дар  чои  осебнадидаи шуш</w:t>
      </w:r>
      <w:r w:rsidRPr="00623324"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5B3ECF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</w:p>
    <w:p w:rsidR="006F6D9A" w:rsidRPr="00B42E6E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</w:pPr>
      <w:bookmarkStart w:id="0" w:name="_GoBack"/>
      <w:bookmarkEnd w:id="0"/>
      <w:r w:rsidRPr="00777363">
        <w:rPr>
          <w:rFonts w:ascii="Palatino Linotype" w:hAnsi="Palatino Linotype" w:cs="Times New Roman CYR"/>
          <w:bCs/>
          <w:sz w:val="28"/>
          <w:szCs w:val="28"/>
          <w:lang w:eastAsia="ru-RU"/>
        </w:rPr>
        <w:t>@231.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>Аломати асосии рентгенологии  сиррози шуш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Хурд шудани хачми шуш, зиёдшави ва вайроншавии накши шуш</w:t>
      </w:r>
      <w:r w:rsidRPr="00156832">
        <w:rPr>
          <w:rFonts w:ascii="Times New Roman" w:eastAsia="Times-Roman" w:hAnsi="Times New Roman" w:cs="Times New Roman CYR"/>
          <w:b/>
          <w:bCs/>
          <w:sz w:val="28"/>
          <w:szCs w:val="28"/>
          <w:lang w:eastAsia="ru-RU"/>
        </w:rPr>
        <w:t xml:space="preserve">,  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гумшудани хавоноки- пучшавви шуш;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Бисёрии хавоноки дар  чои  осебнадидаи шуш;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Шаклдигаркунии бронххо судабанди , васешави,  борикшави  онхо;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Шаклдигаркунии  ва бетартибии таркиби решахо, кашиши  органхои     </w:t>
      </w:r>
      <w:r w:rsidRPr="00156832">
        <w:rPr>
          <w:rFonts w:ascii="Times New Roman" w:eastAsia="Times-Roman" w:hAnsi="Times New Roman" w:cs="Times New Roman CYR"/>
          <w:b/>
          <w:sz w:val="28"/>
          <w:szCs w:val="28"/>
          <w:lang w:eastAsia="ru-RU"/>
        </w:rPr>
        <w:t>м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 xml:space="preserve">иендевора ба тарафи осебдида; 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156832">
        <w:rPr>
          <w:rFonts w:ascii="Times New Roman" w:eastAsia="Times-Roman" w:hAnsi="Times New Roman" w:cs="Times New Roman CYR"/>
          <w:bCs/>
          <w:sz w:val="28"/>
          <w:szCs w:val="28"/>
          <w:lang w:eastAsia="ru-RU"/>
        </w:rPr>
        <w:t>Хамаи вариантхо дурустанд;</w:t>
      </w:r>
    </w:p>
    <w:p w:rsidR="006F6D9A" w:rsidRPr="00777363" w:rsidRDefault="006F6D9A"/>
    <w:p w:rsidR="006F6D9A" w:rsidRPr="00777363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@232. </w:t>
      </w:r>
      <w:r w:rsidRPr="00777363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Оризахои асосии сили ковокинок:</w:t>
      </w:r>
    </w:p>
    <w:p w:rsidR="006F6D9A" w:rsidRPr="00777363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A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 </w:t>
      </w:r>
      <w:r w:rsidRPr="00777363">
        <w:rPr>
          <w:rFonts w:ascii="Times New Roman" w:hAnsi="Times New Roman" w:cs="Times New Roman CYR"/>
          <w:bCs/>
          <w:sz w:val="28"/>
          <w:szCs w:val="28"/>
          <w:lang w:eastAsia="ru-RU"/>
        </w:rPr>
        <w:t>Хунпарто</w:t>
      </w:r>
      <w:r w:rsidRPr="0077736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ӣ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;</w:t>
      </w:r>
    </w:p>
    <w:p w:rsidR="006F6D9A" w:rsidRPr="00777363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B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 </w:t>
      </w:r>
      <w:r w:rsidRPr="00777363">
        <w:rPr>
          <w:rFonts w:ascii="Times New Roman" w:hAnsi="Times New Roman" w:cs="Times New Roman CYR"/>
          <w:bCs/>
          <w:sz w:val="28"/>
          <w:szCs w:val="28"/>
          <w:lang w:eastAsia="ru-RU"/>
        </w:rPr>
        <w:t>Амилоидози органхои даруни;</w:t>
      </w:r>
    </w:p>
    <w:p w:rsidR="006F6D9A" w:rsidRPr="00777363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C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 w:rsidRPr="00777363">
        <w:rPr>
          <w:rFonts w:ascii="Times New Roman" w:hAnsi="Times New Roman" w:cs="Times New Roman CYR"/>
          <w:bCs/>
          <w:sz w:val="28"/>
          <w:szCs w:val="28"/>
          <w:lang w:eastAsia="ru-RU"/>
        </w:rPr>
        <w:t>Пневматоракси нохости;</w:t>
      </w:r>
    </w:p>
    <w:p w:rsidR="006F6D9A" w:rsidRPr="00777363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3B1FE1">
        <w:rPr>
          <w:rFonts w:ascii="Palatino Linotype" w:hAnsi="Palatino Linotype" w:cs="Times New Roman CYR"/>
          <w:sz w:val="28"/>
          <w:szCs w:val="28"/>
          <w:lang w:val="en-US" w:eastAsia="ru-RU"/>
        </w:rPr>
        <w:t>D</w:t>
      </w:r>
      <w:r w:rsidRPr="00777363">
        <w:rPr>
          <w:rFonts w:ascii="Palatino Linotype" w:hAnsi="Palatino Linotype" w:cs="Times New Roman CYR"/>
          <w:sz w:val="28"/>
          <w:szCs w:val="28"/>
          <w:lang w:eastAsia="ru-RU"/>
        </w:rPr>
        <w:t>)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 xml:space="preserve"> </w:t>
      </w:r>
      <w:r w:rsidRPr="00777363">
        <w:rPr>
          <w:rFonts w:ascii="Times New Roman" w:hAnsi="Times New Roman" w:cs="Times New Roman CYR"/>
          <w:bCs/>
          <w:sz w:val="28"/>
          <w:szCs w:val="28"/>
          <w:lang w:eastAsia="ru-RU"/>
        </w:rPr>
        <w:t>Норасогии  кори дилу шуш;</w:t>
      </w:r>
    </w:p>
    <w:p w:rsidR="006F6D9A" w:rsidRPr="003D4193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  <w:r w:rsidRPr="003D4193">
        <w:rPr>
          <w:rFonts w:ascii="Palatino Linotype" w:hAnsi="Palatino Linotype" w:cs="Times New Roman CYR"/>
          <w:sz w:val="28"/>
          <w:szCs w:val="28"/>
          <w:lang w:eastAsia="ru-RU"/>
        </w:rPr>
        <w:t>$</w:t>
      </w:r>
      <w:r w:rsidRPr="00D17FF2">
        <w:rPr>
          <w:rFonts w:ascii="Palatino Linotype" w:hAnsi="Palatino Linotype" w:cs="Times New Roman CYR"/>
          <w:sz w:val="28"/>
          <w:szCs w:val="28"/>
          <w:lang w:val="en-US" w:eastAsia="ru-RU"/>
        </w:rPr>
        <w:t>E</w:t>
      </w:r>
      <w:r w:rsidRPr="003D4193">
        <w:rPr>
          <w:rFonts w:ascii="Palatino Linotype" w:hAnsi="Palatino Linotype" w:cs="Times New Roman CYR"/>
          <w:sz w:val="28"/>
          <w:szCs w:val="28"/>
          <w:lang w:eastAsia="ru-RU"/>
        </w:rPr>
        <w:t xml:space="preserve">) </w:t>
      </w:r>
      <w:r>
        <w:rPr>
          <w:rFonts w:ascii="Palatino Linotype" w:hAnsi="Palatino Linotype" w:cs="Times New Roman CYR"/>
          <w:sz w:val="28"/>
          <w:szCs w:val="28"/>
          <w:lang w:eastAsia="ru-RU"/>
        </w:rPr>
        <w:t>Носури бронхо таракал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ї</w:t>
      </w:r>
      <w:r w:rsidRPr="003D4193">
        <w:rPr>
          <w:rFonts w:ascii="Palatino Linotype" w:hAnsi="Palatino Linotype" w:cs="Times New Roman CYR"/>
          <w:sz w:val="28"/>
          <w:szCs w:val="28"/>
          <w:lang w:eastAsia="ru-RU"/>
        </w:rPr>
        <w:t xml:space="preserve">  </w:t>
      </w:r>
    </w:p>
    <w:p w:rsidR="006F6D9A" w:rsidRPr="003D4193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eastAsia="Times-Roman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3D419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@233.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Таснифи  сили сиррози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Шакли хурди сили сиррози  бо камаломати;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Шакли хурд ваё шакли пахнгаштаи сили сиррозии тез авчгиранда;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Сили сиррозии шуш    бо васеъшавии бронххо( бронхоэктаз), хунтуфкуни       ва хунпартои 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Сили сиррозии шуш бо твшаккульёбии дили шуши ва норасогии кори нафасу дил;</w:t>
      </w:r>
    </w:p>
    <w:p w:rsidR="006F6D9A" w:rsidRPr="00156832" w:rsidRDefault="006F6D9A" w:rsidP="00777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Хамаи вариантхо дуруст; </w:t>
      </w:r>
    </w:p>
    <w:p w:rsidR="006F6D9A" w:rsidRPr="009A475C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9A475C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@234.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хусусиятҳои морфологии плеврит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:</w:t>
      </w:r>
    </w:p>
    <w:p w:rsidR="006F6D9A" w:rsidRPr="00156832" w:rsidRDefault="006F6D9A" w:rsidP="009A475C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Г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азакгирии пардаҳои шуши, ки дар ба такшинишавии фибрини ё ч</w:t>
      </w:r>
      <w:r>
        <w:rPr>
          <w:rFonts w:ascii="Times New Roman" w:hAnsi="Times New Roman" w:cs="Times New Roman CYR"/>
          <w:sz w:val="28"/>
          <w:szCs w:val="28"/>
          <w:lang w:eastAsia="ru-RU"/>
        </w:rPr>
        <w:t>амъшавии моеъ оварда мерасонад;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Ч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аспиши қабатҳои пардаҳо;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Чамъшавии моеъ дар ковокии пардаҳои шуши;</w:t>
      </w:r>
    </w:p>
    <w:p w:rsidR="006F6D9A" w:rsidRPr="00156832" w:rsidRDefault="006F6D9A" w:rsidP="009A475C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Ч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амъшавии моеъ дар ковокии шикам;</w:t>
      </w:r>
    </w:p>
    <w:p w:rsidR="006F6D9A" w:rsidRPr="00156832" w:rsidRDefault="006F6D9A" w:rsidP="009A475C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 CYR"/>
          <w:sz w:val="28"/>
          <w:szCs w:val="28"/>
          <w:lang w:eastAsia="ru-RU"/>
        </w:rPr>
        <w:t>Ч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амъшавии моеъ дар ковокии </w:t>
      </w:r>
      <w:r>
        <w:rPr>
          <w:rFonts w:ascii="Times New Roman" w:hAnsi="Times New Roman" w:cs="Times New Roman CYR"/>
          <w:sz w:val="28"/>
          <w:szCs w:val="28"/>
          <w:lang w:eastAsia="ru-RU"/>
        </w:rPr>
        <w:t>дил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9A475C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3D4193" w:rsidRDefault="006F6D9A" w:rsidP="003B1FE1"/>
    <w:p w:rsidR="006F6D9A" w:rsidRPr="00156832" w:rsidRDefault="006F6D9A" w:rsidP="009A475C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@235.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Нишонаҳои аускултативии плеврити зардобдор</w:t>
      </w:r>
    </w:p>
    <w:p w:rsidR="006F6D9A" w:rsidRPr="00156832" w:rsidRDefault="006F6D9A" w:rsidP="009A475C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Х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иросҳои хушк;</w:t>
      </w:r>
    </w:p>
    <w:p w:rsidR="006F6D9A" w:rsidRPr="00156832" w:rsidRDefault="006F6D9A" w:rsidP="009A475C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Х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иросҳои намнок;</w:t>
      </w:r>
    </w:p>
    <w:p w:rsidR="006F6D9A" w:rsidRPr="00156832" w:rsidRDefault="006F6D9A" w:rsidP="009A475C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Нафас шунида намешавад;</w:t>
      </w:r>
    </w:p>
    <w:p w:rsidR="006F6D9A" w:rsidRPr="00156832" w:rsidRDefault="006F6D9A" w:rsidP="009A475C">
      <w:pPr>
        <w:tabs>
          <w:tab w:val="left" w:pos="-3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Соиши пардаҳои шуш;</w:t>
      </w:r>
    </w:p>
    <w:p w:rsidR="006F6D9A" w:rsidRPr="00156832" w:rsidRDefault="006F6D9A" w:rsidP="009A475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Х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иросҳои бисёри ҳархела;</w:t>
      </w:r>
    </w:p>
    <w:p w:rsidR="006F6D9A" w:rsidRPr="009A475C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9A47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@236. 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>Н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ишондодҳои сабаби силии плеврит:</w:t>
      </w:r>
    </w:p>
    <w:p w:rsidR="006F6D9A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М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уоинаи Рентгенологи;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Муоинаи кампютери томографи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М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уоинаи Клиники;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Зиёдшавии лимфоцитҳо дар моеъ;</w:t>
      </w:r>
    </w:p>
    <w:p w:rsidR="006F6D9A" w:rsidRPr="00156832" w:rsidRDefault="006F6D9A" w:rsidP="009A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З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иёдшавии  нейтрофилҳо дар моеъ;</w:t>
      </w:r>
    </w:p>
    <w:p w:rsidR="006F6D9A" w:rsidRPr="00535E26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535E2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535E2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@237. </w:t>
      </w:r>
      <w:r>
        <w:rPr>
          <w:rFonts w:ascii="Times New Roman" w:hAnsi="Times New Roman" w:cs="Times New Roman CYR"/>
          <w:b/>
          <w:sz w:val="28"/>
          <w:szCs w:val="28"/>
          <w:lang w:eastAsia="ru-RU"/>
        </w:rPr>
        <w:t>М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анбаи плеврит сабаб шуда метавонад процесс дар: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Ш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ушҳо ;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Д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иёндевора;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Диафрагма;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Норасои дилу – рагҳои хунгард ;</w:t>
      </w:r>
    </w:p>
    <w:p w:rsidR="006F6D9A" w:rsidRPr="00156832" w:rsidRDefault="006F6D9A" w:rsidP="00535E26">
      <w:pPr>
        <w:spacing w:after="0" w:line="240" w:lineRule="auto"/>
        <w:ind w:right="105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амаи номбар шудагиҳо;</w:t>
      </w:r>
    </w:p>
    <w:p w:rsidR="006F6D9A" w:rsidRPr="00535E26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535E2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535E26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535E2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@238.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Аз руи хосияти моеъи  экссудат плевритҳо мешаванд: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Фасодӣ;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Хунзод;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Серози-фибрини;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Холестеринӣ;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Хилези(Лимфави);</w:t>
      </w:r>
    </w:p>
    <w:p w:rsidR="006F6D9A" w:rsidRPr="00535E26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535E26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397333">
        <w:rPr>
          <w:rFonts w:ascii="Palatino Linotype" w:hAnsi="Palatino Linotype" w:cs="Times New Roman CYR"/>
          <w:bCs/>
          <w:sz w:val="28"/>
          <w:szCs w:val="28"/>
          <w:lang w:eastAsia="ru-RU"/>
        </w:rPr>
        <w:t>@239.</w:t>
      </w:r>
      <w:r w:rsidRPr="00397333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Сили мултирезистенти ин:</w:t>
      </w:r>
    </w:p>
    <w:p w:rsidR="006F6D9A" w:rsidRPr="00156832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Устувор ба </w:t>
      </w:r>
      <w:r w:rsidRPr="00156832">
        <w:rPr>
          <w:rFonts w:ascii="Times New Roman" w:hAnsi="Times New Roman" w:cs="Times New Roman CYR"/>
          <w:sz w:val="28"/>
          <w:szCs w:val="28"/>
          <w:lang w:val="en-US" w:eastAsia="ru-RU"/>
        </w:rPr>
        <w:t>HZ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Устувор ба </w:t>
      </w:r>
      <w:r w:rsidRPr="00156832">
        <w:rPr>
          <w:rFonts w:ascii="Times New Roman" w:hAnsi="Times New Roman" w:cs="Times New Roman CYR"/>
          <w:sz w:val="28"/>
          <w:szCs w:val="28"/>
          <w:lang w:val="en-US" w:eastAsia="ru-RU"/>
        </w:rPr>
        <w:t>ZSE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Устувор ба </w:t>
      </w:r>
      <w:r w:rsidRPr="00156832">
        <w:rPr>
          <w:rFonts w:ascii="Times New Roman" w:hAnsi="Times New Roman" w:cs="Times New Roman CYR"/>
          <w:sz w:val="28"/>
          <w:szCs w:val="28"/>
          <w:lang w:val="en-US" w:eastAsia="ru-RU"/>
        </w:rPr>
        <w:t>RS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397333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Устувор ба </w:t>
      </w:r>
      <w:r>
        <w:rPr>
          <w:rFonts w:ascii="Times New Roman" w:hAnsi="Times New Roman" w:cs="Times New Roman CYR"/>
          <w:sz w:val="28"/>
          <w:szCs w:val="28"/>
          <w:lang w:val="en-US" w:eastAsia="ru-RU"/>
        </w:rPr>
        <w:t>HRZES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397333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Устувор ба </w:t>
      </w:r>
      <w:r w:rsidRPr="00156832">
        <w:rPr>
          <w:rFonts w:ascii="Times New Roman" w:hAnsi="Times New Roman" w:cs="Times New Roman CYR"/>
          <w:sz w:val="28"/>
          <w:szCs w:val="28"/>
          <w:lang w:val="en-US" w:eastAsia="ru-RU"/>
        </w:rPr>
        <w:t>HR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397333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39733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BE3F3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>@240.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/>
          <w:b/>
          <w:sz w:val="28"/>
          <w:szCs w:val="28"/>
        </w:rPr>
        <w:t xml:space="preserve">Аз ҳама зиёдтар сили сироятнок ин  бемороне ки: 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МС мусби ҳангоми кишт;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Кўдакони бемори сил;                                    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МС мусби ҳангоми микроскопия;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                                      </w:t>
      </w:r>
    </w:p>
    <w:p w:rsidR="006F6D9A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Бо натиҷаи гиперергии  санҷиши Мант</w:t>
      </w:r>
      <w:r>
        <w:rPr>
          <w:rFonts w:ascii="Times New Roman" w:hAnsi="Times New Roman" w:cs="Times New Roman CYR"/>
          <w:sz w:val="28"/>
          <w:szCs w:val="28"/>
          <w:lang w:eastAsia="ru-RU"/>
        </w:rPr>
        <w:t>у;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Бо натиҷаи гиперергии  санҷиши </w:t>
      </w:r>
      <w:r>
        <w:rPr>
          <w:rFonts w:ascii="Times New Roman" w:hAnsi="Times New Roman" w:cs="Times New Roman CYR"/>
          <w:sz w:val="28"/>
          <w:szCs w:val="28"/>
          <w:lang w:eastAsia="ru-RU"/>
        </w:rPr>
        <w:t>Диаскинтест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;      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    </w:t>
      </w:r>
    </w:p>
    <w:p w:rsidR="006F6D9A" w:rsidRPr="00BE3F30" w:rsidRDefault="006F6D9A" w:rsidP="003B1FE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@241. 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Барои чи табобати зери назорати гузаронида мешавад?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Бемор истеъмоли доруро фаромўш мекунад;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Барои нигоҳ доштани концентрацияи  доруҳо  да</w:t>
      </w:r>
      <w:r>
        <w:rPr>
          <w:rFonts w:ascii="Times New Roman" w:hAnsi="Times New Roman" w:cs="Times New Roman CYR"/>
          <w:sz w:val="28"/>
          <w:szCs w:val="28"/>
          <w:lang w:eastAsia="ru-RU"/>
        </w:rPr>
        <w:t>р хун то ин ки СШМ ривоҷ наёбад;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Тавсияи ТУТ;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Барои назорати таъсири номатлуби доруҳо;</w:t>
      </w:r>
    </w:p>
    <w:p w:rsidR="006F6D9A" w:rsidRPr="00156832" w:rsidRDefault="006F6D9A" w:rsidP="00BE3F3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Бемор наҳамаи доруҳоро истеъмол мекунад ;</w:t>
      </w:r>
    </w:p>
    <w:p w:rsidR="006F6D9A" w:rsidRPr="00BE3F30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>@242.</w:t>
      </w:r>
      <w:r w:rsidRPr="00BE3F3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/>
          <w:b/>
          <w:sz w:val="28"/>
          <w:szCs w:val="28"/>
          <w:lang w:eastAsia="ru-RU"/>
        </w:rPr>
        <w:t>Рафтори бемор бояд чигуна бошад то ин ки атрофиен сироят наебанд?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Ба беморхона ҷой кардан лозим;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Табобатро сари вақт сар кардан лозим;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Ниқоб пўшад;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Қоидаи сулфиданро риоя кунад;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Ҳамаи номбаршуда;</w:t>
      </w:r>
    </w:p>
    <w:p w:rsidR="006F6D9A" w:rsidRPr="00BE3F30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E3F30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@243.  </w:t>
      </w:r>
      <w:r w:rsidRPr="00156832">
        <w:rPr>
          <w:rFonts w:ascii="Times New Roman" w:hAnsi="Times New Roman"/>
          <w:b/>
          <w:sz w:val="28"/>
          <w:szCs w:val="28"/>
          <w:lang w:eastAsia="ru-RU"/>
        </w:rPr>
        <w:t xml:space="preserve">Воқеоти СШМ  ин: 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Воқеоти СШМ ин аз тарафи  таҳлилгоҳ тасдиқ шудани  устувории микробҳои сил ақалан ба изониазид ва  рифампицин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Воқеоти сил ки  аз тарафи  таҳлилгоҳ тасдиқ шудааст устувории микробҳои сил ба доруҳои қатори аввал  ва дуюм;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 xml:space="preserve">Воқеоти сил ки натиxаи  се санxиши балғам мусбӣ аст; 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Воқеоти СШМ ин аз тарафи  таҳлилгоҳ тасдиқ шудани  устувории микробҳои сил  ба стрептомицин ва этамбутол;</w:t>
      </w:r>
    </w:p>
    <w:p w:rsidR="006F6D9A" w:rsidRPr="00156832" w:rsidRDefault="006F6D9A" w:rsidP="00BE3F3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 xml:space="preserve">Воқеоти СШМ ин аз тарафи  таҳлилгоҳ тасдиқ шудани  устувории микробҳои сил  ба </w:t>
      </w:r>
      <w:r>
        <w:rPr>
          <w:rFonts w:ascii="Times New Roman" w:hAnsi="Times New Roman"/>
          <w:sz w:val="28"/>
          <w:szCs w:val="28"/>
          <w:lang w:eastAsia="ru-RU"/>
        </w:rPr>
        <w:t>капреомицин</w:t>
      </w:r>
      <w:r w:rsidRPr="00156832">
        <w:rPr>
          <w:rFonts w:ascii="Times New Roman" w:hAnsi="Times New Roman"/>
          <w:sz w:val="28"/>
          <w:szCs w:val="28"/>
          <w:lang w:eastAsia="ru-RU"/>
        </w:rPr>
        <w:t xml:space="preserve"> ва </w:t>
      </w:r>
      <w:r>
        <w:rPr>
          <w:rFonts w:ascii="Times New Roman" w:hAnsi="Times New Roman"/>
          <w:sz w:val="28"/>
          <w:szCs w:val="28"/>
          <w:lang w:eastAsia="ru-RU"/>
        </w:rPr>
        <w:t>моксифлоксацин</w:t>
      </w:r>
      <w:r w:rsidRPr="00156832">
        <w:rPr>
          <w:rFonts w:ascii="Times New Roman" w:hAnsi="Times New Roman"/>
          <w:sz w:val="28"/>
          <w:szCs w:val="28"/>
          <w:lang w:eastAsia="ru-RU"/>
        </w:rPr>
        <w:t>;</w:t>
      </w:r>
    </w:p>
    <w:p w:rsidR="006F6D9A" w:rsidRPr="00BE3F30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D9502E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@244.  </w:t>
      </w:r>
      <w:r w:rsidRPr="00156832">
        <w:rPr>
          <w:rFonts w:ascii="Times New Roman" w:hAnsi="Times New Roman"/>
          <w:b/>
          <w:sz w:val="28"/>
          <w:szCs w:val="28"/>
          <w:lang w:eastAsia="ru-RU"/>
        </w:rPr>
        <w:t>Фазаи шиддатноки табобати беморони  СШМ давом мекунад:</w:t>
      </w:r>
    </w:p>
    <w:p w:rsidR="006F6D9A" w:rsidRPr="00156832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9 моҳ ;</w:t>
      </w:r>
    </w:p>
    <w:p w:rsidR="006F6D9A" w:rsidRPr="00156832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 xml:space="preserve">То гирифтани дуто ҷавоби </w:t>
      </w:r>
      <w:r>
        <w:rPr>
          <w:rFonts w:ascii="Times New Roman" w:hAnsi="Times New Roman"/>
          <w:sz w:val="28"/>
          <w:szCs w:val="28"/>
          <w:lang w:eastAsia="ru-RU"/>
        </w:rPr>
        <w:t>манфии паси ҳами санҷиши балғам;</w:t>
      </w:r>
    </w:p>
    <w:p w:rsidR="006F6D9A" w:rsidRPr="00156832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 xml:space="preserve"> 20 моҳ;</w:t>
      </w:r>
    </w:p>
    <w:p w:rsidR="006F6D9A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На кам аз 18 моҳ;</w:t>
      </w:r>
    </w:p>
    <w:p w:rsidR="006F6D9A" w:rsidRPr="00156832" w:rsidRDefault="006F6D9A" w:rsidP="00D9502E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6-7 мо</w:t>
      </w:r>
      <w:r>
        <w:rPr>
          <w:rFonts w:ascii="Times New Roman Tj" w:hAnsi="Times New Roman Tj"/>
          <w:sz w:val="28"/>
          <w:szCs w:val="28"/>
          <w:lang w:eastAsia="ru-RU"/>
        </w:rPr>
        <w:t>њ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F6D9A" w:rsidRPr="00D9502E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9502E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73039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3039D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@245. </w:t>
      </w:r>
      <w:r w:rsidRPr="00156832">
        <w:rPr>
          <w:rFonts w:ascii="Times New Roman" w:hAnsi="Times New Roman"/>
          <w:b/>
          <w:sz w:val="28"/>
          <w:szCs w:val="28"/>
          <w:lang w:eastAsia="ru-RU"/>
        </w:rPr>
        <w:t>Давраи табобати ерирасон:</w:t>
      </w:r>
    </w:p>
    <w:p w:rsidR="006F6D9A" w:rsidRPr="00156832" w:rsidRDefault="006F6D9A" w:rsidP="0073039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Ҳар моҳ;</w:t>
      </w:r>
    </w:p>
    <w:p w:rsidR="006F6D9A" w:rsidRDefault="006F6D9A" w:rsidP="007303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Ҳар се моҳа;</w:t>
      </w:r>
    </w:p>
    <w:p w:rsidR="006F6D9A" w:rsidRPr="00156832" w:rsidRDefault="006F6D9A" w:rsidP="007303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Ҳар шаш моҳа;</w:t>
      </w:r>
    </w:p>
    <w:p w:rsidR="006F6D9A" w:rsidRPr="00156832" w:rsidRDefault="006F6D9A" w:rsidP="007303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Вобаста аз шикоят ва ҳолати бемор;</w:t>
      </w:r>
    </w:p>
    <w:p w:rsidR="006F6D9A" w:rsidRPr="00156832" w:rsidRDefault="006F6D9A" w:rsidP="0073039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156832">
        <w:rPr>
          <w:rFonts w:ascii="Times New Roman" w:hAnsi="Times New Roman"/>
          <w:sz w:val="28"/>
          <w:szCs w:val="28"/>
          <w:lang w:eastAsia="ru-RU"/>
        </w:rPr>
        <w:t>Дар як сол як маротиба;</w:t>
      </w:r>
    </w:p>
    <w:p w:rsidR="006F6D9A" w:rsidRPr="0073039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73039D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73039D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@246.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Барои чи доруҳои зиддисилиро барои бемории ғайрисили истифода бурдан мумкин нест?.</w:t>
      </w: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Онхо натиҷабахш нестанд;</w:t>
      </w: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Ба шакли мутобиқшуда</w:t>
      </w:r>
      <w:r>
        <w:rPr>
          <w:rFonts w:ascii="Times New Roman" w:hAnsi="Times New Roman" w:cs="Times New Roman CYR"/>
          <w:sz w:val="28"/>
          <w:szCs w:val="28"/>
          <w:lang w:eastAsia="ru-RU"/>
        </w:rPr>
        <w:t>и бемории сил оварда мерасонанд;</w:t>
      </w: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Заҳрноканд;</w:t>
      </w: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Қимат астанд;</w:t>
      </w:r>
    </w:p>
    <w:p w:rsidR="006F6D9A" w:rsidRPr="00156832" w:rsidRDefault="006F6D9A" w:rsidP="0073039D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Табобат кашол меёбад;</w:t>
      </w:r>
    </w:p>
    <w:p w:rsidR="006F6D9A" w:rsidRPr="0073039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73039D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@247.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Кадом аз доруҳои номбаршуда ба доруҳои қатори 1 дохил намешавад?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Канамицин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Стрептомицин;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Изониазид;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Пиразинамид;</w:t>
      </w:r>
    </w:p>
    <w:p w:rsidR="006F6D9A" w:rsidRPr="000D4411" w:rsidRDefault="006F6D9A" w:rsidP="000D441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Этамбутол;</w:t>
      </w: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>@248.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Ба доруҳои қатори  1 дохил мешаванд: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Изониазид;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Канамицин;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Каприомицин;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Моксифлоксацин;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Протионамид;</w:t>
      </w:r>
    </w:p>
    <w:p w:rsidR="006F6D9A" w:rsidRPr="000D441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@249.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Кадом аз шаклҳои номбаршуда  ба шаклҳои бемории  сил бо Дурнамои ДОТС дохил намешаванд.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Воқеоти нав;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Тамосбудагон;</w:t>
      </w:r>
    </w:p>
    <w:p w:rsidR="006F6D9A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Р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етсидив;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Шаклимутоби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ќ</w:t>
      </w:r>
      <w:r>
        <w:rPr>
          <w:rFonts w:ascii="Times New Roman" w:hAnsi="Times New Roman" w:cs="Times New Roman CYR"/>
          <w:sz w:val="28"/>
          <w:szCs w:val="28"/>
          <w:lang w:eastAsia="ru-RU"/>
        </w:rPr>
        <w:t>гашта;</w:t>
      </w:r>
    </w:p>
    <w:p w:rsidR="006F6D9A" w:rsidRPr="00156832" w:rsidRDefault="006F6D9A" w:rsidP="000D4411">
      <w:pPr>
        <w:tabs>
          <w:tab w:val="left" w:pos="-284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Гузаронида шуд;</w:t>
      </w:r>
    </w:p>
    <w:p w:rsidR="006F6D9A" w:rsidRPr="00156832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@250. </w:t>
      </w:r>
      <w:r>
        <w:rPr>
          <w:rFonts w:ascii="Times New Roman" w:hAnsi="Times New Roman" w:cs="Times New Roman CYR"/>
          <w:b/>
          <w:sz w:val="28"/>
          <w:szCs w:val="28"/>
          <w:lang w:eastAsia="ru-RU"/>
        </w:rPr>
        <w:t>Кадом беморон ба</w:t>
      </w:r>
      <w:r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реҷаи</w:t>
      </w:r>
      <w:r w:rsidRPr="00156832">
        <w:rPr>
          <w:rFonts w:ascii="Times New Roman" w:hAnsi="Times New Roman" w:cs="Times New Roman CYR"/>
          <w:b/>
          <w:sz w:val="28"/>
          <w:szCs w:val="28"/>
          <w:lang w:val="en-US" w:eastAsia="ru-RU"/>
        </w:rPr>
        <w:t>II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 дохил мешаванд?</w:t>
      </w:r>
    </w:p>
    <w:p w:rsidR="006F6D9A" w:rsidRPr="00156832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Баъди танафус;</w:t>
      </w:r>
    </w:p>
    <w:p w:rsidR="006F6D9A" w:rsidRPr="00156832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Оқибати бебарор;</w:t>
      </w:r>
    </w:p>
    <w:p w:rsidR="006F6D9A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Ретсидив;</w:t>
      </w:r>
    </w:p>
    <w:p w:rsidR="006F6D9A" w:rsidRPr="00156832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Бориаввал дарёфтшуда;</w:t>
      </w:r>
    </w:p>
    <w:p w:rsidR="006F6D9A" w:rsidRPr="00E36E0F" w:rsidRDefault="006F6D9A" w:rsidP="000D4411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У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стувории микобактерияи сил ба 2 доруи асоси изониазид ва риффампицин;</w:t>
      </w:r>
    </w:p>
    <w:p w:rsidR="006F6D9A" w:rsidRPr="000D441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D441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D471F9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D471F9">
        <w:rPr>
          <w:rFonts w:ascii="Palatino Linotype" w:hAnsi="Palatino Linotype" w:cs="Times New Roman CYR"/>
          <w:bCs/>
          <w:sz w:val="28"/>
          <w:szCs w:val="28"/>
          <w:lang w:eastAsia="ru-RU"/>
        </w:rPr>
        <w:t>@251.</w:t>
      </w:r>
      <w:r w:rsidRPr="00D471F9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Кадом аз доруҳои номбаршуда ба доруҳои қатори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1 дохил мешаванд.</w:t>
      </w:r>
    </w:p>
    <w:p w:rsidR="006F6D9A" w:rsidRPr="00156832" w:rsidRDefault="006F6D9A" w:rsidP="00D47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Изониазид;</w:t>
      </w:r>
    </w:p>
    <w:p w:rsidR="006F6D9A" w:rsidRPr="00156832" w:rsidRDefault="006F6D9A" w:rsidP="00D47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Рифампицин;</w:t>
      </w:r>
    </w:p>
    <w:p w:rsidR="006F6D9A" w:rsidRPr="00156832" w:rsidRDefault="006F6D9A" w:rsidP="00D47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Э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тамбутол;</w:t>
      </w:r>
    </w:p>
    <w:p w:rsidR="006F6D9A" w:rsidRPr="00156832" w:rsidRDefault="006F6D9A" w:rsidP="00D471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Стрептомицин;</w:t>
      </w:r>
    </w:p>
    <w:p w:rsidR="006F6D9A" w:rsidRPr="00156832" w:rsidRDefault="006F6D9A" w:rsidP="00D471F9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ама дар боло номбаршуда;</w:t>
      </w:r>
    </w:p>
    <w:p w:rsidR="006F6D9A" w:rsidRPr="00D471F9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471F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D471F9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D471F9">
        <w:rPr>
          <w:rFonts w:ascii="Palatino Linotype" w:hAnsi="Palatino Linotype" w:cs="Times New Roman CYR"/>
          <w:bCs/>
          <w:sz w:val="28"/>
          <w:szCs w:val="28"/>
          <w:lang w:eastAsia="ru-RU"/>
        </w:rPr>
        <w:t>@252.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Қарори  табобати амбулатории бемори микробхориҷкунанда  ба кадом асос қабул мекунанд:</w:t>
      </w:r>
    </w:p>
    <w:p w:rsidR="006F6D9A" w:rsidRDefault="006F6D9A" w:rsidP="00D471F9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олати қаноатбахши бемор;</w:t>
      </w:r>
    </w:p>
    <w:p w:rsidR="006F6D9A" w:rsidRPr="00156832" w:rsidRDefault="006F6D9A" w:rsidP="000F0B63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олати қаноатбахши бемор;</w:t>
      </w:r>
    </w:p>
    <w:p w:rsidR="006F6D9A" w:rsidRPr="00156832" w:rsidRDefault="006F6D9A" w:rsidP="00D471F9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Шароити фароҳам доштани табобати зери назорат;</w:t>
      </w:r>
    </w:p>
    <w:p w:rsidR="006F6D9A" w:rsidRPr="00156832" w:rsidRDefault="006F6D9A" w:rsidP="00D471F9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Шароити фароҳам овардани барои пеши роҳи паҳншавии сироятро гирифтан; </w:t>
      </w:r>
    </w:p>
    <w:p w:rsidR="006F6D9A" w:rsidRPr="00156832" w:rsidRDefault="006F6D9A" w:rsidP="00D471F9">
      <w:pPr>
        <w:tabs>
          <w:tab w:val="left" w:pos="-851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ама дар боло номбаршуда;</w:t>
      </w:r>
    </w:p>
    <w:p w:rsidR="006F6D9A" w:rsidRPr="00D471F9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D471F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@253.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Табобати бемории сил бояд бошад:</w:t>
      </w:r>
    </w:p>
    <w:p w:rsidR="006F6D9A" w:rsidRPr="00156832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Саривақт;</w:t>
      </w:r>
    </w:p>
    <w:p w:rsidR="006F6D9A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Дурудароз;</w:t>
      </w:r>
    </w:p>
    <w:p w:rsidR="006F6D9A" w:rsidRPr="00156832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То ба пурра шифоёби;</w:t>
      </w:r>
    </w:p>
    <w:p w:rsidR="006F6D9A" w:rsidRPr="00156832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Комплекси;</w:t>
      </w:r>
    </w:p>
    <w:p w:rsidR="006F6D9A" w:rsidRPr="00156832" w:rsidRDefault="006F6D9A" w:rsidP="000F0B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ама дар боло номбаршуда;</w:t>
      </w:r>
    </w:p>
    <w:p w:rsidR="006F6D9A" w:rsidRPr="000F0B6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>@254.</w:t>
      </w:r>
      <w:r w:rsidRPr="000F0B63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ДОТС чист?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Табобати ҷарроҳи;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Табобати бо танафус;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Табобати зери назорат;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беморони сил дар беморхона;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Табобати беморони патологияи шуши дар беморхона;</w:t>
      </w:r>
    </w:p>
    <w:p w:rsidR="006F6D9A" w:rsidRPr="000F0B6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>@255.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ар фазаи шиддатноки 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реҷаи 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I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бемор чандто дору мегирад?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Дуто;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Чор;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Панҷ;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Як;</w:t>
      </w:r>
    </w:p>
    <w:p w:rsidR="006F6D9A" w:rsidRPr="00156832" w:rsidRDefault="006F6D9A" w:rsidP="000F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Панҷ,якто аз онхо; </w:t>
      </w:r>
    </w:p>
    <w:p w:rsidR="006F6D9A" w:rsidRPr="000F0B6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@256.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Дар марҳилаи шиддатноки табобат , ба чи ноил мешавем.  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Конверсияи балғам: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Камшавии аломатҳои заҳролудшави;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Сихатшавии клиники;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Пешгирии такроршавии бемори;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Пешгирии табобати бебарор;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@257. 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Дар фазаи ёрирасони 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 реҷаи 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I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бемор чандто дору қабул мекунад??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3 дору;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1 дору;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4 дору;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2 дору;</w:t>
      </w:r>
    </w:p>
    <w:p w:rsidR="006F6D9A" w:rsidRPr="00156832" w:rsidRDefault="006F6D9A" w:rsidP="000F0B63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Ф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арқ надорад;</w:t>
      </w:r>
    </w:p>
    <w:p w:rsidR="006F6D9A" w:rsidRPr="000F0B6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0F0B6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@258.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Давомнокии табобат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дар фазаи ёрирасони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I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?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4 моҳ:</w:t>
      </w:r>
    </w:p>
    <w:p w:rsidR="006F6D9A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7 моҳ;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9 мо</w:t>
      </w:r>
      <w:r>
        <w:rPr>
          <w:rFonts w:ascii="Times New Roman Tj" w:hAnsi="Times New Roman Tj" w:cs="Times New Roman CYR"/>
          <w:bCs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2моҳ;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Бо ихтиёри духтур;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>@259.</w:t>
      </w:r>
      <w:r w:rsidRPr="00FA20B1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Дар фазаи шиддатноки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 реҷаи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II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бемор чандто дору қабул мекунад?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Дуто;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Чорто;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Панҷ;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Як;</w:t>
      </w:r>
    </w:p>
    <w:p w:rsidR="006F6D9A" w:rsidRPr="00156832" w:rsidRDefault="006F6D9A" w:rsidP="00FA20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Панч, якто аз  онҳо сўзандору;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E3107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@260.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Давомнокии табобат дар фазаи ёрирасони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 реҷаи </w:t>
      </w:r>
      <w:r w:rsidRPr="00E31073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II?</w:t>
      </w:r>
    </w:p>
    <w:p w:rsidR="006F6D9A" w:rsidRPr="00E3107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E3107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4 моҳ;</w:t>
      </w:r>
    </w:p>
    <w:p w:rsidR="006F6D9A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E3107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моҳ;</w:t>
      </w:r>
    </w:p>
    <w:p w:rsidR="006F6D9A" w:rsidRPr="00E3107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9 мо</w:t>
      </w:r>
      <w:r>
        <w:rPr>
          <w:rFonts w:ascii="Times New Roman Tj" w:hAnsi="Times New Roman Tj" w:cs="Times New Roman CYR"/>
          <w:bCs/>
          <w:sz w:val="28"/>
          <w:szCs w:val="28"/>
          <w:lang w:val="tg-Cyrl-TJ" w:eastAsia="ru-RU"/>
        </w:rPr>
        <w:t>њ</w:t>
      </w: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;</w:t>
      </w:r>
    </w:p>
    <w:p w:rsidR="006F6D9A" w:rsidRPr="00E36E0F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12</w:t>
      </w:r>
      <w:r w:rsidRPr="00E3107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  моҳ</w:t>
      </w: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 баъди тоза шудани балғам;</w:t>
      </w:r>
    </w:p>
    <w:p w:rsidR="006F6D9A" w:rsidRPr="00E3107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E3107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 xml:space="preserve">Бо ихтиёри духтур; 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E3107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@261. </w:t>
      </w:r>
      <w:r w:rsidRPr="00E31073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Кадом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 w:rsidRPr="00E31073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I  табобат мегиранд?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ар як бемори аввалин бор дарёфтшуда;</w:t>
      </w:r>
    </w:p>
    <w:p w:rsidR="006F6D9A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МС+;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МС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-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Бемори аввалин дарёфтшудаи бо ш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акли хурди микробхориҷнакунанда;</w:t>
      </w:r>
    </w:p>
    <w:p w:rsidR="006F6D9A" w:rsidRPr="00156832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Беморони сили ғайришуши; 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E36E0F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@262.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Давомнокии фазаи шиддатнок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и табобати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2-3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ҷавоб А+Б;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Бо ихтиёри духтур;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E36E0F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@263. </w:t>
      </w:r>
      <w:r w:rsidRPr="00FA20B1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Давомнокии фазаи шиддатноки табобати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 w:rsidRPr="00FA20B1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I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2-3 моҳ;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ҷавоб А+Б;</w:t>
      </w:r>
    </w:p>
    <w:p w:rsidR="006F6D9A" w:rsidRPr="00FA20B1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FA20B1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Бо ихтиёри духтур;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E36E0F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@264. </w:t>
      </w:r>
      <w:r w:rsidRPr="00FA20B1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 xml:space="preserve">Давомнокии фазаи ёрирасони табобати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 w:rsidRPr="00FA20B1"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I</w:t>
      </w:r>
    </w:p>
    <w:p w:rsidR="006F6D9A" w:rsidRPr="00D9199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4 моҳ;</w:t>
      </w:r>
    </w:p>
    <w:p w:rsidR="006F6D9A" w:rsidRPr="00D9199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D9199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7  моҳ;</w:t>
      </w:r>
    </w:p>
    <w:p w:rsidR="006F6D9A" w:rsidRPr="00D9199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D9199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2 моҳ;</w:t>
      </w:r>
    </w:p>
    <w:p w:rsidR="006F6D9A" w:rsidRPr="00D9199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 w:rsidRPr="00D9199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1  моҳ;</w:t>
      </w:r>
    </w:p>
    <w:p w:rsidR="006F6D9A" w:rsidRPr="00D91993" w:rsidRDefault="006F6D9A" w:rsidP="00FA20B1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val="tg-Cyrl-TJ"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Бо ихтиёри духту</w:t>
      </w:r>
      <w:r w:rsidRPr="00D91993"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р</w:t>
      </w:r>
      <w:r>
        <w:rPr>
          <w:rFonts w:ascii="Times New Roman" w:hAnsi="Times New Roman" w:cs="Times New Roman CYR"/>
          <w:bCs/>
          <w:sz w:val="28"/>
          <w:szCs w:val="28"/>
          <w:lang w:val="tg-Cyrl-TJ" w:eastAsia="ru-RU"/>
        </w:rPr>
        <w:t>;</w:t>
      </w:r>
    </w:p>
    <w:p w:rsidR="006F6D9A" w:rsidRPr="00FA20B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A20B1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>@265.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Кадом беморонро бо категорияи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</w:t>
      </w:r>
      <w:r w:rsidRPr="00F93BCB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табобат мекунанд?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Ҳар як бемори аввалин бор дарёфтшудаи сил;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бо ШМС;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Бемори аввалин дарёфтшудаи сил бо шакли хурди микробхориҷнакунанда;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амаи беморони музмини сил;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Беморони ғайришушии сили;</w:t>
      </w:r>
    </w:p>
    <w:p w:rsidR="006F6D9A" w:rsidRPr="00F93BC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>@266.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Давомнокии фазаи шиддатн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оки табобати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II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?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6  моҳ;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7  моҳ;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10  моҳ;</w:t>
      </w:r>
    </w:p>
    <w:p w:rsidR="006F6D9A" w:rsidRPr="00F93BCB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То манфи шудани балғам;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Бо ихтиёри духтур;</w:t>
      </w:r>
    </w:p>
    <w:p w:rsidR="006F6D9A" w:rsidRPr="00F93BC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@267.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Давомнокии фазаи ёрирасон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и табобати беморон бо </w:t>
      </w:r>
      <w:r>
        <w:rPr>
          <w:rFonts w:ascii="Times New Roman" w:hAnsi="Times New Roman" w:cs="Times New Roman CYR"/>
          <w:b/>
          <w:bCs/>
          <w:sz w:val="28"/>
          <w:szCs w:val="28"/>
          <w:lang w:val="tg-Cyrl-TJ" w:eastAsia="ru-RU"/>
        </w:rPr>
        <w:t>реҷаи</w:t>
      </w:r>
      <w:r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 CYR"/>
          <w:b/>
          <w:bCs/>
          <w:sz w:val="28"/>
          <w:szCs w:val="28"/>
          <w:lang w:val="en-US" w:eastAsia="ru-RU"/>
        </w:rPr>
        <w:t>II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?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4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  моҳ;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12 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  моҳ баъди тоза шудани балғам;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18   моҳ баъди тоза шудани балғам;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10    моҳ;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Бо ихтиёри духтур</w:t>
      </w:r>
    </w:p>
    <w:p w:rsidR="006F6D9A" w:rsidRPr="00F93BC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@268.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Усули  назорати  лаборатории  натиҷабахшии табобат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Санҷиши балғам дар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 охири фазаи шиддатноки табобат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Санҷиши балғам ҳар моҳ;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Таҳқики киштии балғам;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Санҷиши балғам ҳар квартал;</w:t>
      </w:r>
    </w:p>
    <w:p w:rsidR="006F6D9A" w:rsidRPr="00156832" w:rsidRDefault="006F6D9A" w:rsidP="00F93BCB">
      <w:pPr>
        <w:spacing w:after="0" w:line="240" w:lineRule="auto"/>
        <w:jc w:val="both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Санҷиши балғам дар охири табобат;</w:t>
      </w:r>
    </w:p>
    <w:p w:rsidR="006F6D9A" w:rsidRPr="00F93BC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93BC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804313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80431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@269.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Аломати номатлуби доруҳоро чих ел бояд назорат кард?</w:t>
      </w:r>
    </w:p>
    <w:p w:rsidR="006F6D9A" w:rsidRPr="00156832" w:rsidRDefault="006F6D9A" w:rsidP="00804313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аввали табобат;</w:t>
      </w:r>
    </w:p>
    <w:p w:rsidR="006F6D9A" w:rsidRPr="00156832" w:rsidRDefault="006F6D9A" w:rsidP="00804313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Ҳар моҳ  такрор кардани муоина;</w:t>
      </w:r>
    </w:p>
    <w:p w:rsidR="006F6D9A" w:rsidRPr="00156832" w:rsidRDefault="006F6D9A" w:rsidP="00804313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Гузаронидани назорати ҳаррузаи  қабули </w:t>
      </w:r>
      <w:r>
        <w:rPr>
          <w:rFonts w:ascii="Times New Roman" w:hAnsi="Times New Roman" w:cs="Times New Roman CYR"/>
          <w:sz w:val="28"/>
          <w:szCs w:val="28"/>
          <w:lang w:eastAsia="ru-RU"/>
        </w:rPr>
        <w:t>дору дар  давоми тамоми табобат;</w:t>
      </w:r>
    </w:p>
    <w:p w:rsidR="006F6D9A" w:rsidRPr="00156832" w:rsidRDefault="006F6D9A" w:rsidP="00804313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охири табобат;</w:t>
      </w:r>
    </w:p>
    <w:p w:rsidR="006F6D9A" w:rsidRPr="00156832" w:rsidRDefault="006F6D9A" w:rsidP="00804313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Гузаронидани назорат ҳар як квартал;</w:t>
      </w:r>
    </w:p>
    <w:p w:rsidR="006F6D9A" w:rsidRPr="0080431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804313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FF3E24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FF3E24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@270.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Зуҳуроти иловагӣ чӣ тавр муоина карда мешаванд?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ab/>
      </w:r>
    </w:p>
    <w:p w:rsidR="006F6D9A" w:rsidRDefault="006F6D9A" w:rsidP="00FF3E24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Ҳар моҳ таҳқиқотро такрор кардан;</w:t>
      </w:r>
    </w:p>
    <w:p w:rsidR="006F6D9A" w:rsidRPr="00156832" w:rsidRDefault="006F6D9A" w:rsidP="00FF3E24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Ҳар моҳ</w:t>
      </w:r>
      <w:r>
        <w:rPr>
          <w:rFonts w:ascii="Times New Roman" w:hAnsi="Times New Roman" w:cs="Times New Roman CYR"/>
          <w:sz w:val="28"/>
          <w:szCs w:val="28"/>
          <w:lang w:eastAsia="ru-RU"/>
        </w:rPr>
        <w:t>и табобат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 таҳқиқотро такрор кардан;</w:t>
      </w:r>
    </w:p>
    <w:p w:rsidR="006F6D9A" w:rsidRPr="00156832" w:rsidRDefault="006F6D9A" w:rsidP="00FF3E24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Д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ар давоми тамоми курси табобат ҳарруза</w:t>
      </w: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муоинаро давом додан лозим аст;</w:t>
      </w:r>
    </w:p>
    <w:p w:rsidR="006F6D9A" w:rsidRPr="00156832" w:rsidRDefault="006F6D9A" w:rsidP="00FF3E24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Ҳангоми тамом кардани табобат;</w:t>
      </w:r>
    </w:p>
    <w:p w:rsidR="006F6D9A" w:rsidRPr="00156832" w:rsidRDefault="006F6D9A" w:rsidP="00FF3E24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Муоина ҳар семоҳа гузаронида мешавад;</w:t>
      </w:r>
    </w:p>
    <w:p w:rsidR="006F6D9A" w:rsidRPr="00FF3E24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F3E24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AA5CBB">
      <w:pPr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      </w:t>
      </w:r>
      <w:r w:rsidRPr="00AA5CB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@271. </w:t>
      </w:r>
      <w:r w:rsidRPr="00156832">
        <w:rPr>
          <w:rFonts w:ascii="Times New Roman" w:hAnsi="Times New Roman"/>
          <w:b/>
          <w:sz w:val="28"/>
          <w:szCs w:val="28"/>
        </w:rPr>
        <w:t>Корҳои аввалини Шумо ҳангоми аксуламали анафилактикӣ: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Доруи антигистаминӣ д/в;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Адрена</w:t>
      </w:r>
      <w:r>
        <w:rPr>
          <w:rFonts w:ascii="Times New Roman" w:hAnsi="Times New Roman" w:cs="Times New Roman CYR"/>
          <w:sz w:val="28"/>
          <w:szCs w:val="28"/>
          <w:lang w:eastAsia="ru-RU"/>
        </w:rPr>
        <w:t>лин зерипўстӣ;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Преднизалон д/в;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Димедрол д/в;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Маҳлули гемодез д/в;</w:t>
      </w:r>
    </w:p>
    <w:p w:rsidR="006F6D9A" w:rsidRPr="00AA5CB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AA5CB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AA5CB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@272.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Фазаи дастгирикунандаи табобати беморони гирифтори ТБ  тибқи стратегияи ДОТС гузаронида мешавад?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 диспансери зиддисилӣ;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статсионар;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ҳама муассисаҳои табобатӣ;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шароити  амбулато</w:t>
      </w:r>
      <w:r>
        <w:rPr>
          <w:rFonts w:ascii="Times New Roman" w:hAnsi="Times New Roman" w:cs="Times New Roman CYR"/>
          <w:sz w:val="28"/>
          <w:szCs w:val="28"/>
          <w:lang w:eastAsia="ru-RU"/>
        </w:rPr>
        <w:t>рӣ зери назорати корманди тиббӣ;</w:t>
      </w:r>
    </w:p>
    <w:p w:rsidR="006F6D9A" w:rsidRPr="00156832" w:rsidRDefault="006F6D9A" w:rsidP="00AA5CBB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Дар санатория;</w:t>
      </w:r>
    </w:p>
    <w:p w:rsidR="006F6D9A" w:rsidRPr="00AA5CBB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AA5CBB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4D5C">
        <w:rPr>
          <w:rFonts w:ascii="Palatino Linotype" w:hAnsi="Palatino Linotype" w:cs="Times New Roman CYR"/>
          <w:bCs/>
          <w:sz w:val="28"/>
          <w:szCs w:val="28"/>
          <w:lang w:eastAsia="ru-RU"/>
        </w:rPr>
        <w:t>@273.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/>
          <w:b/>
          <w:sz w:val="28"/>
          <w:szCs w:val="28"/>
        </w:rPr>
        <w:t>Агар муштарӣ (патсиент) ҳангоми табобат доруҳоро мунтазам истеъмол накунад, чӣ ҳодиса рух медиҳад?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Табобат ба анҷом расонида намешавад; 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Шакли ба дор</w:t>
      </w:r>
      <w:r>
        <w:rPr>
          <w:rFonts w:ascii="Times New Roman" w:hAnsi="Times New Roman" w:cs="Times New Roman CYR"/>
          <w:sz w:val="28"/>
          <w:szCs w:val="28"/>
          <w:lang w:eastAsia="ru-RU"/>
        </w:rPr>
        <w:t>уҳо устувори  ТБ пайдо мешавад;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Патсиент мемирад;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Конверсияи андуда ;</w:t>
      </w:r>
    </w:p>
    <w:p w:rsidR="006F6D9A" w:rsidRPr="00156832" w:rsidRDefault="006F6D9A" w:rsidP="00364D5C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Худшифобахшӣ сар мешавад;</w:t>
      </w:r>
    </w:p>
    <w:p w:rsidR="006F6D9A" w:rsidRPr="00364D5C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364D5C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@274. </w:t>
      </w:r>
      <w:r>
        <w:rPr>
          <w:rFonts w:ascii="Times New Roman" w:hAnsi="Times New Roman" w:cs="Times New Roman CYR"/>
          <w:b/>
          <w:sz w:val="28"/>
          <w:szCs w:val="28"/>
          <w:lang w:eastAsia="ru-RU"/>
        </w:rPr>
        <w:t>Шакли  регистратсионии TБ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 05 чист?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Журнали сабти ҳодисаҳоиТБ;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Картаи тиббии табобат; 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Роҳхат барои муоинаи балғам;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Ҳисобот оид ба ошкор кардани ҳолатҳои   ТБ;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Ҳисоботи солона;</w:t>
      </w:r>
    </w:p>
    <w:p w:rsidR="006F6D9A" w:rsidRPr="003B5DC5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@275.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Ҳангоми фазаи дастгирикунандаро гирифтан чӣ ҳосил мешавад?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Конверсия;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Муътадилшаввии таҳлиҳо;</w:t>
      </w:r>
    </w:p>
    <w:p w:rsidR="006F6D9A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Нест шудани симптомҳо;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Шифоёби ва бе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sz w:val="28"/>
          <w:szCs w:val="28"/>
          <w:lang w:eastAsia="ru-RU"/>
        </w:rPr>
        <w:t>будии саломатии бемор;</w:t>
      </w:r>
    </w:p>
    <w:p w:rsidR="006F6D9A" w:rsidRPr="00156832" w:rsidRDefault="006F6D9A" w:rsidP="003B5DC5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Пешгир</w:t>
      </w:r>
      <w:r>
        <w:rPr>
          <w:rFonts w:ascii="Times New Roman" w:hAnsi="Times New Roman" w:cs="Times New Roman CYR"/>
          <w:sz w:val="28"/>
          <w:szCs w:val="28"/>
          <w:lang w:eastAsia="ru-RU"/>
        </w:rPr>
        <w:t>ӣ кардани такроршавӣ (ретсидив);</w:t>
      </w:r>
    </w:p>
    <w:p w:rsidR="006F6D9A" w:rsidRPr="003B5DC5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@276.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Табобати беморони гирифтори сил  тибқи ДОТС аз чӣ вобаста аст?</w:t>
      </w:r>
    </w:p>
    <w:p w:rsidR="006F6D9A" w:rsidRPr="00156832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Аз замон ва вазнинии беморӣ;</w:t>
      </w:r>
    </w:p>
    <w:p w:rsidR="006F6D9A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Аз категорияҳо;</w:t>
      </w:r>
    </w:p>
    <w:p w:rsidR="006F6D9A" w:rsidRPr="00156832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Аз 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олати 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ќ</w:t>
      </w:r>
      <w:r>
        <w:rPr>
          <w:rFonts w:ascii="Times New Roman" w:hAnsi="Times New Roman" w:cs="Times New Roman CYR"/>
          <w:sz w:val="28"/>
          <w:szCs w:val="28"/>
          <w:lang w:eastAsia="ru-RU"/>
        </w:rPr>
        <w:t>аноатбудани а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sz w:val="28"/>
          <w:szCs w:val="28"/>
          <w:lang w:eastAsia="ru-RU"/>
        </w:rPr>
        <w:t>воли бемор;</w:t>
      </w:r>
    </w:p>
    <w:p w:rsidR="006F6D9A" w:rsidRPr="00156832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Аз шиддатнокии   бактерияҷудокунӣ;</w:t>
      </w:r>
    </w:p>
    <w:p w:rsidR="006F6D9A" w:rsidRPr="00156832" w:rsidRDefault="006F6D9A" w:rsidP="003B5DC5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Аз ориза;</w:t>
      </w:r>
    </w:p>
    <w:p w:rsidR="006F6D9A" w:rsidRPr="003B5DC5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3B5DC5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401E1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@277.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Пиридоксин барои бемороне тавсия карда шавад, ки ин доруро қабул мекунанд: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Этамбутол;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Стрептомитсин;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Изониазид;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Пиразинамид;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Рифампитсин;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>@278.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Кадом дору бештар гепатитро ба вуҷуд меорад?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ПАСК;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Этамбутол;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Канамитсин;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Рифампитсин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F401E1">
      <w:pPr>
        <w:tabs>
          <w:tab w:val="left" w:pos="-851"/>
        </w:tabs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Амикатсин;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@279.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Табобати сил бояд ин тавр бошад: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Саривақтӣ;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Давомнок;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Комплексӣ;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Бефолсила;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Ҳамаи номбаршудаҳо;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@280. 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Мақсади табобати сил: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Кандани занҷири интиқоли сироят ва аз ҷиҳати  эпидемиологӣ бехатар сохтани атрофиён;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Пешгирии марг;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Пешгирии такроршавӣ;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Табобати бемор;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Ҳамаи номбаршудаҳо;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@281.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Кадом доруи номбаршуда таъсири бактериосидӣ дорад?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Этамбутол;</w:t>
      </w:r>
    </w:p>
    <w:p w:rsidR="006F6D9A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Изониазид;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Стрептомитсин;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>
        <w:rPr>
          <w:rFonts w:ascii="Times New Roman" w:hAnsi="Times New Roman" w:cs="Times New Roman CYR"/>
          <w:bCs/>
          <w:sz w:val="28"/>
          <w:szCs w:val="28"/>
          <w:lang w:eastAsia="ru-RU"/>
        </w:rPr>
        <w:t xml:space="preserve">Ҷавобҳои 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B</w:t>
      </w:r>
      <w:r>
        <w:rPr>
          <w:rFonts w:ascii="Times New Roman" w:hAnsi="Times New Roman" w:cs="Times New Roman CYR"/>
          <w:bCs/>
          <w:sz w:val="28"/>
          <w:szCs w:val="28"/>
          <w:lang w:eastAsia="ru-RU"/>
        </w:rPr>
        <w:t>+</w:t>
      </w:r>
      <w:r>
        <w:rPr>
          <w:rFonts w:ascii="Times New Roman" w:hAnsi="Times New Roman" w:cs="Times New Roman CYR"/>
          <w:bCs/>
          <w:sz w:val="28"/>
          <w:szCs w:val="28"/>
          <w:lang w:val="en-US" w:eastAsia="ru-RU"/>
        </w:rPr>
        <w:t>E</w:t>
      </w: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: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Рифампитсин;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@282.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Кадом дору дарди буғумҳоро ба вуҷуд меорад?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Этамбутол;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Изониазид;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Рифампитсин;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Стрептомитсин;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Пиразинамид: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@283. </w:t>
      </w:r>
      <w:r w:rsidRPr="00156832">
        <w:rPr>
          <w:rFonts w:ascii="Times New Roman" w:hAnsi="Times New Roman" w:cs="Times New Roman CYR"/>
          <w:b/>
          <w:bCs/>
          <w:sz w:val="28"/>
          <w:szCs w:val="28"/>
          <w:lang w:eastAsia="ru-RU"/>
        </w:rPr>
        <w:t>Кадом дору бештар таъсири ототоксикӣ дорад?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Изониазид;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Рифампитсин;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Этамбутол;</w:t>
      </w:r>
    </w:p>
    <w:p w:rsidR="006F6D9A" w:rsidRPr="00156832" w:rsidRDefault="006F6D9A" w:rsidP="00F401E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Стрептомитсин:</w:t>
      </w:r>
    </w:p>
    <w:p w:rsidR="006F6D9A" w:rsidRPr="00156832" w:rsidRDefault="006F6D9A" w:rsidP="00F401E1">
      <w:pPr>
        <w:spacing w:after="0" w:line="240" w:lineRule="auto"/>
        <w:rPr>
          <w:rFonts w:ascii="Times New Roman" w:hAnsi="Times New Roman" w:cs="Times New Roman CYR"/>
          <w:bCs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bCs/>
          <w:sz w:val="28"/>
          <w:szCs w:val="28"/>
          <w:lang w:eastAsia="ru-RU"/>
        </w:rPr>
        <w:t>Пиразинамид;</w:t>
      </w:r>
    </w:p>
    <w:p w:rsidR="006F6D9A" w:rsidRPr="00F401E1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F401E1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7C352D" w:rsidRDefault="006F6D9A" w:rsidP="007C352D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eastAsia="ru-RU"/>
        </w:rPr>
        <w:t>@284.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Доруеро,  номбар кунед, ки аз мембранаҳои физиологи мегузарад , монеаи гемматоэнсефалики мегузарад.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Стрептомицин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Изониазид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Этамбутол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Пиразинамид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Рифампицин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t>;</w:t>
      </w:r>
    </w:p>
    <w:p w:rsidR="006F6D9A" w:rsidRPr="007C352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</w:t>
      </w:r>
    </w:p>
    <w:p w:rsidR="006F6D9A" w:rsidRPr="007C352D" w:rsidRDefault="006F6D9A" w:rsidP="007C352D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@285.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Кадом дору фаъолнокии худро дар туршии казеози нигоҳ медорад?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t>Изониазид;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Стрептомицин;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Пиразинамид;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Протионамид;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Канамицин;</w:t>
      </w:r>
    </w:p>
    <w:p w:rsidR="006F6D9A" w:rsidRPr="007C352D" w:rsidRDefault="006F6D9A" w:rsidP="007C352D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@286</w:t>
      </w: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Ба гуруҳи асоси дохил мешаванд, ба ғайр аз:</w:t>
      </w:r>
      <w:r w:rsidRPr="007C352D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Протионамид;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Стрептомицин;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Изониазид;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Этамбутол;</w:t>
      </w:r>
      <w:r w:rsidRPr="007C352D"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Рифампицин;</w:t>
      </w:r>
    </w:p>
    <w:p w:rsidR="006F6D9A" w:rsidRPr="007C352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</w:t>
      </w: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7C352D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@287.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Кадом доруҳо ба микробҳои дохили ҳуҷайра буда таъсир мерасонад?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br/>
      </w:r>
      <w:r>
        <w:rPr>
          <w:rFonts w:ascii="Times New Roman" w:hAnsi="Times New Roman" w:cs="Times New Roman CYR"/>
          <w:sz w:val="28"/>
          <w:szCs w:val="28"/>
          <w:lang w:eastAsia="ru-RU"/>
        </w:rPr>
        <w:t>Изониазид, рифампицин;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  <w:t>Рифампицин, стрептомицин;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  <w:t>Изониазид, стрептомицин;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  <w:t>Пиразинамид, стрептомицин;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  <w:t>Этамбутол, стрептомицин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и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7C352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7C352D">
      <w:pPr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@288.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Муддати бистари кунонии статсионарии бемор муайян мекунад:</w:t>
      </w:r>
    </w:p>
    <w:p w:rsidR="006F6D9A" w:rsidRPr="007C352D" w:rsidRDefault="006F6D9A" w:rsidP="007C352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Марҳил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аи бемории сил ва оризаҳои он;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Бемориҳои ҳамрадиф;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Суръати пайдоиши  беҳбудии рентгенологи ва ва қатъ шу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дани микробхориҷкуни;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Хуб қабул кардани доруҳо;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Ҳамаи номбаршудаҳо;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7E3B98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7C352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>@289</w:t>
      </w:r>
      <w:r w:rsidRPr="007E3B9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Мақсади табобати патогенетинекии бемории сил: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Баланд ба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рдоштани муқовимати организм;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Баланд бардоштани контсентратсияи доруҳо дар 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ҷои манбаи сирояти организм;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Боз доштани инкишо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фи бофтаҳои фиброзию талаюфи;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Кам ё 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зиёд кардани илтиҳоби газак;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Ҳамаи номбаршудаҳо;</w:t>
      </w:r>
    </w:p>
    <w:p w:rsidR="006F6D9A" w:rsidRPr="007E3B98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7E3B98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264F1F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264F1F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@290.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Ба методҳои коллапсотерапия дохил мешаванд: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Тор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акоскопия, пневмоперитонеум;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Пневмоперитонеум,(ба ковокии шикам гузаронида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ни ҳаво) пневмоторакси сунъи;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Резексия шуш, пневмоторакси сунъи ( ба даруни 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шуш парда гузаронидани ҳаво);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Бронх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оскопия, пневмоторакси сунъи;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Медиастеноскопия, пневмоторакси сунъи;</w:t>
      </w:r>
    </w:p>
    <w:p w:rsidR="006F6D9A" w:rsidRPr="00156832" w:rsidRDefault="006F6D9A" w:rsidP="00264F1F">
      <w:pPr>
        <w:tabs>
          <w:tab w:val="left" w:pos="7655"/>
        </w:tabs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</w:p>
    <w:p w:rsidR="006F6D9A" w:rsidRPr="00156832" w:rsidRDefault="006F6D9A" w:rsidP="001359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</w:t>
      </w:r>
      <w:r w:rsidRPr="00135925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@291.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Табобати ҷарроҳии сил аз руи нақша: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Пеш табобат нагириф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та;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Баъди 2-4 моҳи химиотерапия;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Баъди 2-4 моҳи химиотерапия пеш а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з ҷарроҳи ва баъд аз ҷарроҳи;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Баъди 9-12 моҳи химиотерапия пеш аз ҷарроҳ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и ва баъд аз он химиотерапия;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Баъди 6-9 моҳи химиотерапия пеш аз ҷарроҳи ва баъд аз он химиотерапия;</w:t>
      </w:r>
    </w:p>
    <w:p w:rsidR="006F6D9A" w:rsidRPr="00135925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135925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3D419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</w:p>
    <w:p w:rsidR="006F6D9A" w:rsidRPr="003D419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</w:p>
    <w:p w:rsidR="006F6D9A" w:rsidRPr="003D4193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</w:p>
    <w:p w:rsidR="006F6D9A" w:rsidRPr="00156832" w:rsidRDefault="006F6D9A" w:rsidP="00F24B6D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@292.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 xml:space="preserve">Кадом намуди ҷарроҳи табобати сил дар клиникаи ҳозира замона гузаронида мешавад?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Ҳамаи ҷавобҳо дуруст;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Лобэктомия;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резекцияи сегментарии шуш;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Пульмонэктомия;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Плеврэктомия;</w:t>
      </w:r>
    </w:p>
    <w:p w:rsidR="006F6D9A" w:rsidRPr="00F24B6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F24B6D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@293.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Ба кадом намуди сил табобати ҷарроҳи лозим?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Туберкулома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 – Думмал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Сили ҷузъи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Сили милиари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Сили Л\Ғадудҳои дохили қафаси сина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Маҷмааи ибтидоии сили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F24B6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Default="006F6D9A" w:rsidP="00F24B6D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@294.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Тағиротҳои  Боқимонда пас аз гузаронидани сил: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eastAsia="ru-RU"/>
        </w:rPr>
        <w:t>Кальцинаты и фиброз;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Дили музмини шуши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F24B6D">
      <w:pPr>
        <w:spacing w:after="0" w:line="240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Норасогии нафас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Носурҳо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А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милоидози органҳои даруни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F24B6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</w:t>
      </w:r>
    </w:p>
    <w:p w:rsidR="006F6D9A" w:rsidRPr="00156832" w:rsidRDefault="006F6D9A" w:rsidP="00F24B6D">
      <w:pPr>
        <w:spacing w:after="0" w:line="240" w:lineRule="auto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@295.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Ҷарроҳи бо нишондодҳои таъҷили: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br/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Хунравии бисёр аз шуш;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Пневм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аторакси нохостии шиддатнок;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Пневманияи казеози;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Думмали сили;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br/>
        <w:t>Ҷавоби дуруст 1 ва 2;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 xml:space="preserve"> </w:t>
      </w:r>
    </w:p>
    <w:p w:rsidR="006F6D9A" w:rsidRPr="00F24B6D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val="tg-Cyrl-TJ" w:eastAsia="ru-RU"/>
        </w:rPr>
        <w:t xml:space="preserve">   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b/>
          <w:sz w:val="28"/>
          <w:szCs w:val="28"/>
          <w:lang w:val="tg-Cyrl-TJ"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eastAsia="ru-RU"/>
        </w:rPr>
        <w:t>@296.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 xml:space="preserve">Бактероскопияи балғами беморони бо ВНМО сироятнокшуда кай гузаронида мешавад 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val="tg-Cyrl-TJ"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Ҳангоми муроҷиат намудан ба табиб бо аломатҳ</w:t>
      </w:r>
      <w:r>
        <w:rPr>
          <w:rFonts w:ascii="Times New Roman" w:hAnsi="Times New Roman" w:cs="Times New Roman CYR"/>
          <w:sz w:val="28"/>
          <w:szCs w:val="28"/>
          <w:lang w:val="tg-Cyrl-TJ" w:eastAsia="ru-RU"/>
        </w:rPr>
        <w:t>ои шубҳаноки БС;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Ҳангоми ҳар ташрифот ба назди табиб ;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Ҳангоми муқаррар намудани вазъи ВНМО-мусбат;  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Ҳар як 3 моҳ;</w:t>
      </w:r>
    </w:p>
    <w:p w:rsidR="006F6D9A" w:rsidRPr="00156832" w:rsidRDefault="006F6D9A" w:rsidP="00F919D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Фақат ҳангоми аз 350 ҳуҷайра камшавии  </w:t>
      </w:r>
      <w:r w:rsidRPr="00156832">
        <w:rPr>
          <w:rFonts w:ascii="Times New Roman" w:hAnsi="Times New Roman" w:cs="Times New Roman CYR"/>
          <w:sz w:val="28"/>
          <w:szCs w:val="28"/>
          <w:lang w:val="en-US" w:eastAsia="ru-RU"/>
        </w:rPr>
        <w:t>CD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4;</w:t>
      </w:r>
    </w:p>
    <w:p w:rsidR="006F6D9A" w:rsidRPr="00156832" w:rsidRDefault="006F6D9A" w:rsidP="00905E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F24B6D">
        <w:rPr>
          <w:rFonts w:ascii="Palatino Linotype" w:hAnsi="Palatino Linotype" w:cs="Times New Roman CYR"/>
          <w:bCs/>
          <w:sz w:val="28"/>
          <w:szCs w:val="28"/>
          <w:lang w:eastAsia="ru-RU"/>
        </w:rPr>
        <w:t>@29</w:t>
      </w: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7.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Бори аввал  таъсири босамари маводҳои дорувориро бар зиди МС ба даст овардааст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: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Р. Кох;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К. Форланин;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А. Рубел;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С. Ваксман;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Ф. Мендел;  </w:t>
      </w:r>
    </w:p>
    <w:p w:rsidR="006F6D9A" w:rsidRPr="00905E79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>@298.</w:t>
      </w:r>
      <w:r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Агар оризаҳои эмгузаронии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 БЦЖ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 xml:space="preserve"> муайян карда шавад, тактикаи педиатрро нишон диҳед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: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Табобати оризаҳо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Фавран ба назди 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љ</w:t>
      </w:r>
      <w:r>
        <w:rPr>
          <w:rFonts w:ascii="Times New Roman" w:hAnsi="Times New Roman" w:cs="Times New Roman CYR"/>
          <w:sz w:val="28"/>
          <w:szCs w:val="28"/>
          <w:lang w:eastAsia="ru-RU"/>
        </w:rPr>
        <w:t>арро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sz w:val="28"/>
          <w:szCs w:val="28"/>
          <w:lang w:eastAsia="ru-RU"/>
        </w:rPr>
        <w:t>и кудакона равон намудан;</w:t>
      </w:r>
      <w:r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Фавран барои машварат ба фтизиопедиатр равон намудан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дархости тиббӣ аз дигар эмгузарониҳои профилактикӣ</w:t>
      </w:r>
      <w:r>
        <w:rPr>
          <w:rFonts w:ascii="Times New Roman" w:hAnsi="Times New Roman" w:cs="Times New Roman CYR"/>
          <w:sz w:val="28"/>
          <w:szCs w:val="28"/>
          <w:lang w:eastAsia="ru-RU"/>
        </w:rPr>
        <w:t>;</w:t>
      </w:r>
      <w:r>
        <w:rPr>
          <w:rFonts w:ascii="Times New Roman" w:hAnsi="Times New Roman" w:cs="Times New Roman CYR"/>
          <w:sz w:val="28"/>
          <w:szCs w:val="28"/>
          <w:lang w:eastAsia="ru-RU"/>
        </w:rPr>
        <w:br/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Ҷавоби дуруст</w:t>
      </w: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2,3;</w:t>
      </w:r>
    </w:p>
    <w:p w:rsidR="006F6D9A" w:rsidRPr="00905E79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@299.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Ҳангоми сили манбави аксар вақт илати сегментҳои зерин дида мешавад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>: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IV—V сегмент;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VI—VII сегмент; </w:t>
      </w:r>
    </w:p>
    <w:p w:rsidR="006F6D9A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>I—II, VI сегментҳо;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val="en-US" w:eastAsia="ru-RU"/>
        </w:rPr>
        <w:t>X</w:t>
      </w:r>
      <w:r w:rsidRPr="003D4193">
        <w:rPr>
          <w:rFonts w:ascii="Times New Roman" w:hAnsi="Times New Roman" w:cs="Times New Roman CYR"/>
          <w:sz w:val="28"/>
          <w:szCs w:val="28"/>
          <w:lang w:eastAsia="ru-RU"/>
        </w:rPr>
        <w:t>-</w:t>
      </w:r>
      <w:r>
        <w:rPr>
          <w:rFonts w:ascii="Times New Roman" w:hAnsi="Times New Roman" w:cs="Times New Roman CYR"/>
          <w:sz w:val="28"/>
          <w:szCs w:val="28"/>
          <w:lang w:val="en-US" w:eastAsia="ru-RU"/>
        </w:rPr>
        <w:t>IX</w:t>
      </w: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сегмент</w:t>
      </w:r>
      <w:r>
        <w:rPr>
          <w:rFonts w:ascii="Times New Roman Tj" w:hAnsi="Times New Roman Tj" w:cs="Times New Roman CYR"/>
          <w:sz w:val="28"/>
          <w:szCs w:val="28"/>
          <w:lang w:eastAsia="ru-RU"/>
        </w:rPr>
        <w:t>њ</w:t>
      </w:r>
      <w:r>
        <w:rPr>
          <w:rFonts w:ascii="Times New Roman" w:hAnsi="Times New Roman" w:cs="Times New Roman CYR"/>
          <w:sz w:val="28"/>
          <w:szCs w:val="28"/>
          <w:lang w:eastAsia="ru-RU"/>
        </w:rPr>
        <w:t>о;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сегмент</w:t>
      </w:r>
      <w:r w:rsidRPr="00156832">
        <w:rPr>
          <w:rFonts w:ascii="Times New Roman" w:hAnsi="Times New Roman" w:cs="Times New Roman CYR"/>
          <w:sz w:val="28"/>
          <w:szCs w:val="28"/>
          <w:lang w:val="tg-Cyrl-TJ" w:eastAsia="ru-RU"/>
        </w:rPr>
        <w:t>ҳои асосӣ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; </w:t>
      </w:r>
    </w:p>
    <w:p w:rsidR="006F6D9A" w:rsidRPr="00905E79" w:rsidRDefault="006F6D9A" w:rsidP="00994BD1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Times New Roman CYR"/>
          <w:bCs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 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b/>
          <w:sz w:val="28"/>
          <w:szCs w:val="28"/>
          <w:lang w:eastAsia="ru-RU"/>
        </w:rPr>
      </w:pPr>
      <w:r w:rsidRPr="00905E79">
        <w:rPr>
          <w:rFonts w:ascii="Palatino Linotype" w:hAnsi="Palatino Linotype" w:cs="Times New Roman CYR"/>
          <w:bCs/>
          <w:sz w:val="28"/>
          <w:szCs w:val="28"/>
          <w:lang w:eastAsia="ru-RU"/>
        </w:rPr>
        <w:t xml:space="preserve">@300. </w:t>
      </w:r>
      <w:r w:rsidRPr="00156832">
        <w:rPr>
          <w:rFonts w:ascii="Times New Roman" w:hAnsi="Times New Roman" w:cs="Times New Roman CYR"/>
          <w:b/>
          <w:sz w:val="28"/>
          <w:szCs w:val="28"/>
          <w:lang w:val="tg-Cyrl-TJ" w:eastAsia="ru-RU"/>
        </w:rPr>
        <w:t>Манъбаи тозаи силро меноманд, манбаи</w:t>
      </w:r>
      <w:r w:rsidRPr="00156832">
        <w:rPr>
          <w:rFonts w:ascii="Times New Roman" w:hAnsi="Times New Roman" w:cs="Times New Roman CYR"/>
          <w:b/>
          <w:sz w:val="28"/>
          <w:szCs w:val="28"/>
          <w:lang w:eastAsia="ru-RU"/>
        </w:rPr>
        <w:t xml:space="preserve">: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Ранке,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Симон, 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>Гон,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Абрикосов,</w:t>
      </w:r>
    </w:p>
    <w:p w:rsidR="006F6D9A" w:rsidRPr="00156832" w:rsidRDefault="006F6D9A" w:rsidP="00905E79">
      <w:pPr>
        <w:spacing w:after="0" w:line="256" w:lineRule="auto"/>
        <w:rPr>
          <w:rFonts w:ascii="Times New Roman" w:hAnsi="Times New Roman" w:cs="Times New Roman CYR"/>
          <w:sz w:val="28"/>
          <w:szCs w:val="28"/>
          <w:lang w:eastAsia="ru-RU"/>
        </w:rPr>
      </w:pPr>
      <w:r>
        <w:rPr>
          <w:rFonts w:ascii="Times New Roman" w:hAnsi="Times New Roman" w:cs="Times New Roman CYR"/>
          <w:sz w:val="28"/>
          <w:szCs w:val="28"/>
          <w:lang w:eastAsia="ru-RU"/>
        </w:rPr>
        <w:t xml:space="preserve"> </w:t>
      </w:r>
      <w:r w:rsidRPr="00156832">
        <w:rPr>
          <w:rFonts w:ascii="Times New Roman" w:hAnsi="Times New Roman" w:cs="Times New Roman CYR"/>
          <w:sz w:val="28"/>
          <w:szCs w:val="28"/>
          <w:lang w:eastAsia="ru-RU"/>
        </w:rPr>
        <w:t xml:space="preserve">Ашоффа—Пуля, </w:t>
      </w:r>
    </w:p>
    <w:sectPr w:rsidR="006F6D9A" w:rsidRPr="00156832" w:rsidSect="00760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E85"/>
    <w:rsid w:val="00040665"/>
    <w:rsid w:val="000D4411"/>
    <w:rsid w:val="000F0B63"/>
    <w:rsid w:val="00135925"/>
    <w:rsid w:val="00156832"/>
    <w:rsid w:val="001F08BA"/>
    <w:rsid w:val="002171B6"/>
    <w:rsid w:val="002263DF"/>
    <w:rsid w:val="00264F1F"/>
    <w:rsid w:val="00322BF6"/>
    <w:rsid w:val="00364D5C"/>
    <w:rsid w:val="00397333"/>
    <w:rsid w:val="003B1FE1"/>
    <w:rsid w:val="003B5DC5"/>
    <w:rsid w:val="003D4193"/>
    <w:rsid w:val="00527A46"/>
    <w:rsid w:val="00535E26"/>
    <w:rsid w:val="005B3ECF"/>
    <w:rsid w:val="00623324"/>
    <w:rsid w:val="00634BA8"/>
    <w:rsid w:val="006F6D9A"/>
    <w:rsid w:val="0073039D"/>
    <w:rsid w:val="00745AAE"/>
    <w:rsid w:val="007600C9"/>
    <w:rsid w:val="00766DF9"/>
    <w:rsid w:val="00777363"/>
    <w:rsid w:val="007C352D"/>
    <w:rsid w:val="007E3B98"/>
    <w:rsid w:val="00804313"/>
    <w:rsid w:val="00845B9F"/>
    <w:rsid w:val="008F5126"/>
    <w:rsid w:val="00905E79"/>
    <w:rsid w:val="00971741"/>
    <w:rsid w:val="00994BD1"/>
    <w:rsid w:val="009A475C"/>
    <w:rsid w:val="009E15B4"/>
    <w:rsid w:val="00A179C7"/>
    <w:rsid w:val="00AA5CBB"/>
    <w:rsid w:val="00AB39CB"/>
    <w:rsid w:val="00B42E6E"/>
    <w:rsid w:val="00B85A64"/>
    <w:rsid w:val="00B973AD"/>
    <w:rsid w:val="00BE3F30"/>
    <w:rsid w:val="00C16E8E"/>
    <w:rsid w:val="00D17FF2"/>
    <w:rsid w:val="00D471F9"/>
    <w:rsid w:val="00D707BC"/>
    <w:rsid w:val="00D91993"/>
    <w:rsid w:val="00D9502E"/>
    <w:rsid w:val="00E31073"/>
    <w:rsid w:val="00E36E0F"/>
    <w:rsid w:val="00F24B6D"/>
    <w:rsid w:val="00F401E1"/>
    <w:rsid w:val="00F67484"/>
    <w:rsid w:val="00F71E85"/>
    <w:rsid w:val="00F919D3"/>
    <w:rsid w:val="00F93BCB"/>
    <w:rsid w:val="00FA20B1"/>
    <w:rsid w:val="00FF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8B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56</Pages>
  <Words>9638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User-8</dc:creator>
  <cp:keywords/>
  <dc:description/>
  <cp:lastModifiedBy>admin00-104</cp:lastModifiedBy>
  <cp:revision>52</cp:revision>
  <dcterms:created xsi:type="dcterms:W3CDTF">2024-05-02T13:04:00Z</dcterms:created>
  <dcterms:modified xsi:type="dcterms:W3CDTF">2024-05-15T03:15:00Z</dcterms:modified>
</cp:coreProperties>
</file>